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38425867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4E4B5C">
        <w:rPr>
          <w:rFonts w:ascii="Arial" w:eastAsia="Batang" w:hAnsi="Arial" w:cs="Arial"/>
          <w:b/>
          <w:bCs/>
          <w:sz w:val="28"/>
          <w:szCs w:val="24"/>
        </w:rPr>
        <w:t xml:space="preserve">#97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CD21D5" w:rsidRPr="00CD21D5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CD21D5" w:rsidRPr="00CD21D5">
        <w:rPr>
          <w:rFonts w:ascii="Arial" w:eastAsia="Batang" w:hAnsi="Arial" w:cs="Arial"/>
          <w:b/>
          <w:bCs/>
          <w:sz w:val="28"/>
          <w:szCs w:val="24"/>
        </w:rPr>
        <w:t>-1906814</w:t>
      </w:r>
    </w:p>
    <w:p w14:paraId="1055EF62" w14:textId="21AF4AFC" w:rsidR="00927086" w:rsidRPr="002E16F4" w:rsidRDefault="008414FA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Nevada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US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DD5B15"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CE19A4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 w:rsidR="00DD5B15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EB67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DD5B15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7B51751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05D3C" w:rsidRPr="00405D3C">
        <w:rPr>
          <w:rFonts w:ascii="Arial" w:eastAsia="Malgun Gothic" w:hAnsi="Arial" w:cs="Arial"/>
          <w:b/>
          <w:sz w:val="24"/>
          <w:lang w:val="en-US" w:eastAsia="ko-KR"/>
        </w:rPr>
        <w:t>On CSI Enhancements for MU-MIMO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63C2A205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3GPPRAN#81</w:t>
      </w:r>
      <w:proofErr w:type="spellEnd"/>
      <w:r>
        <w:rPr>
          <w:sz w:val="22"/>
          <w:lang w:eastAsia="ko-KR"/>
        </w:rPr>
        <w:t xml:space="preserve"> meeting </w:t>
      </w:r>
      <w:r w:rsidR="006F0407" w:rsidRPr="006F0407">
        <w:rPr>
          <w:sz w:val="22"/>
          <w:lang w:eastAsia="ko-KR"/>
        </w:rPr>
        <w:t>work item to specify enhancements for NR MIMO</w:t>
      </w:r>
      <w:r w:rsidR="00C119CA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</w:t>
      </w:r>
      <w:r w:rsidR="00C57F2A">
        <w:rPr>
          <w:sz w:val="22"/>
          <w:lang w:eastAsia="ko-KR"/>
        </w:rPr>
        <w:t>O</w:t>
      </w:r>
      <w:r w:rsidR="006F0407" w:rsidRPr="006F0407">
        <w:rPr>
          <w:sz w:val="22"/>
          <w:lang w:eastAsia="ko-KR"/>
        </w:rPr>
        <w:t xml:space="preserve">bjectives </w:t>
      </w:r>
      <w:r w:rsidR="00C57F2A">
        <w:rPr>
          <w:sz w:val="22"/>
          <w:lang w:eastAsia="ko-KR"/>
        </w:rPr>
        <w:t>of the work item include</w:t>
      </w:r>
      <w:r>
        <w:rPr>
          <w:sz w:val="22"/>
          <w:lang w:eastAsia="ko-KR"/>
        </w:rPr>
        <w:t xml:space="preserve"> the following </w:t>
      </w:r>
      <w:r w:rsidR="004B70A5">
        <w:rPr>
          <w:sz w:val="22"/>
          <w:lang w:eastAsia="ko-KR"/>
        </w:rPr>
        <w:t>[1]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25FBD7F5" w:rsidR="006F0407" w:rsidRPr="006F0407" w:rsidRDefault="006F0407" w:rsidP="00A8030D">
      <w:pPr>
        <w:numPr>
          <w:ilvl w:val="0"/>
          <w:numId w:val="11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 xml:space="preserve">, taking into account the </w:t>
      </w:r>
      <w:proofErr w:type="spellStart"/>
      <w:r w:rsidRPr="006F0407">
        <w:rPr>
          <w:rFonts w:eastAsia="Malgun Gothic" w:hint="eastAsia"/>
          <w:sz w:val="22"/>
          <w:lang w:eastAsia="ko-KR"/>
        </w:rPr>
        <w:t>tradeoff</w:t>
      </w:r>
      <w:proofErr w:type="spellEnd"/>
      <w:r w:rsidRPr="006F0407">
        <w:rPr>
          <w:rFonts w:eastAsia="Malgun Gothic" w:hint="eastAsia"/>
          <w:sz w:val="22"/>
          <w:lang w:eastAsia="ko-KR"/>
        </w:rPr>
        <w:t xml:space="preserve"> b</w:t>
      </w:r>
      <w:r w:rsidR="00C4157B">
        <w:rPr>
          <w:rFonts w:eastAsia="Malgun Gothic" w:hint="eastAsia"/>
          <w:sz w:val="22"/>
          <w:lang w:eastAsia="ko-KR"/>
        </w:rPr>
        <w:t>etween performance and overhead</w:t>
      </w:r>
    </w:p>
    <w:p w14:paraId="2D6F4F1B" w14:textId="7A95B9B1" w:rsidR="00462AB7" w:rsidRDefault="006F0407" w:rsidP="00A8030D">
      <w:pPr>
        <w:numPr>
          <w:ilvl w:val="0"/>
          <w:numId w:val="11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</w:t>
      </w:r>
      <w:r w:rsidR="005669E3">
        <w:rPr>
          <w:sz w:val="22"/>
          <w:lang w:eastAsia="ko-KR"/>
        </w:rPr>
        <w:t xml:space="preserve"> </w:t>
      </w:r>
      <w:r w:rsidRPr="006F0407">
        <w:rPr>
          <w:sz w:val="22"/>
          <w:lang w:eastAsia="ko-KR"/>
        </w:rPr>
        <w:t>2</w:t>
      </w:r>
    </w:p>
    <w:p w14:paraId="759CF52A" w14:textId="1848FCE2" w:rsidR="008979C4" w:rsidRDefault="0007109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 w:rsidR="005667B1">
        <w:rPr>
          <w:sz w:val="22"/>
          <w:lang w:eastAsia="ko-KR"/>
        </w:rPr>
        <w:t>RAN1</w:t>
      </w:r>
      <w:r w:rsidR="008C05B7">
        <w:rPr>
          <w:sz w:val="22"/>
          <w:lang w:eastAsia="ko-KR"/>
        </w:rPr>
        <w:t>#95</w:t>
      </w:r>
      <w:proofErr w:type="spellEnd"/>
      <w:r>
        <w:rPr>
          <w:sz w:val="22"/>
          <w:lang w:eastAsia="ko-KR"/>
        </w:rPr>
        <w:t xml:space="preserve"> </w:t>
      </w:r>
      <w:r w:rsidR="005667B1">
        <w:rPr>
          <w:sz w:val="22"/>
          <w:lang w:eastAsia="ko-KR"/>
        </w:rPr>
        <w:t>[2</w:t>
      </w:r>
      <w:r w:rsidR="005D077E">
        <w:rPr>
          <w:sz w:val="22"/>
          <w:lang w:eastAsia="ko-KR"/>
        </w:rPr>
        <w:t>, 3</w:t>
      </w:r>
      <w:r w:rsidR="005667B1">
        <w:rPr>
          <w:sz w:val="22"/>
          <w:lang w:eastAsia="ko-KR"/>
        </w:rPr>
        <w:t>]</w:t>
      </w:r>
      <w:r w:rsidR="009A1861">
        <w:rPr>
          <w:sz w:val="22"/>
          <w:lang w:eastAsia="ko-KR"/>
        </w:rPr>
        <w:t xml:space="preserve"> </w:t>
      </w:r>
      <w:r w:rsidR="009419DE">
        <w:rPr>
          <w:sz w:val="22"/>
          <w:lang w:eastAsia="ko-KR"/>
        </w:rPr>
        <w:t xml:space="preserve">it was agreed to support DFT-based compression for Type II CSI as formulated </w:t>
      </w:r>
      <w:r w:rsidR="005D077E">
        <w:rPr>
          <w:sz w:val="22"/>
          <w:lang w:eastAsia="ko-KR"/>
        </w:rPr>
        <w:t>below</w:t>
      </w:r>
      <w:r w:rsidR="009419DE">
        <w:rPr>
          <w:sz w:val="22"/>
          <w:lang w:eastAsia="ko-KR"/>
        </w:rPr>
        <w:t>.</w:t>
      </w:r>
      <w:r w:rsidR="00967C9B">
        <w:rPr>
          <w:sz w:val="22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9C4" w14:paraId="4787579A" w14:textId="77777777" w:rsidTr="00FB78E3">
        <w:tc>
          <w:tcPr>
            <w:tcW w:w="9629" w:type="dxa"/>
          </w:tcPr>
          <w:p w14:paraId="5BA7D3C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Precoders</w:t>
            </w:r>
            <w:proofErr w:type="spellEnd"/>
            <w:r w:rsidRPr="00473972">
              <w:rPr>
                <w:lang w:val="en-US"/>
              </w:rPr>
              <w:t xml:space="preserve">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sv-S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507398EF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473972">
              <w:rPr>
                <w:lang w:val="en-US"/>
              </w:rPr>
              <w:t xml:space="preserve"> #SD dimensions</w:t>
            </w:r>
          </w:p>
          <w:p w14:paraId="7DBEF265" w14:textId="77777777" w:rsidR="008979C4" w:rsidRPr="00473972" w:rsidRDefault="00E53A4D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8979C4" w:rsidRPr="00473972">
              <w:rPr>
                <w:lang w:val="en-US"/>
              </w:rPr>
              <w:t xml:space="preserve"> #FD dimensions</w:t>
            </w:r>
          </w:p>
          <w:p w14:paraId="21660A46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value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</w:p>
          <w:p w14:paraId="62A4E36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Precoder normalization: </w:t>
            </w:r>
            <w:r w:rsidRPr="00CB0C99">
              <w:rPr>
                <w:lang w:val="en-US"/>
              </w:rPr>
              <w:t>the precoding matrix for given rank and unit of</w:t>
            </w:r>
            <w:r w:rsidRPr="002014B3">
              <w:rPr>
                <w:rFonts w:cs="Times New Roman"/>
                <w:color w:val="1F497D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47397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473972">
              <w:rPr>
                <w:lang w:val="en-US"/>
              </w:rPr>
              <w:t>normalized to norm 1/</w:t>
            </w:r>
            <w:proofErr w:type="spellStart"/>
            <w:r w:rsidRPr="00473972">
              <w:rPr>
                <w:lang w:val="en-US"/>
              </w:rPr>
              <w:t>sqrt</w:t>
            </w:r>
            <w:proofErr w:type="spellEnd"/>
            <w:r w:rsidRPr="00473972">
              <w:rPr>
                <w:lang w:val="en-US"/>
              </w:rPr>
              <w:t xml:space="preserve">(rank) </w:t>
            </w:r>
          </w:p>
          <w:p w14:paraId="6AB44380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Spatial domain (SD) compression</w:t>
            </w:r>
          </w:p>
          <w:p w14:paraId="208E6CF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473972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sv-SE"/>
                </w:rPr>
                <m:t>2L</m:t>
              </m:r>
            </m:oMath>
            <w:r w:rsidRPr="00473972">
              <w:rPr>
                <w:lang w:val="en-US"/>
              </w:rPr>
              <w:t xml:space="preserve"> in total) selected</w:t>
            </w:r>
          </w:p>
          <w:p w14:paraId="12F786BE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in spatial domain using</w:t>
            </w:r>
            <w:r w:rsidRPr="00473972">
              <w:rPr>
                <w:lang w:val="sv-SE"/>
              </w:rPr>
              <w:t xml:space="preserve"> </w:t>
            </w:r>
            <w:r w:rsidRPr="00473972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sv-SE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473972">
              <w:rPr>
                <w:lang w:val="en-US"/>
              </w:rPr>
              <w:t>orthogonal DFT vectors (same as Rel. 15 Type II)</w:t>
            </w:r>
          </w:p>
          <w:p w14:paraId="3CF8EB49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Frequency-domain (FD) compression</w:t>
            </w:r>
          </w:p>
          <w:p w14:paraId="3467153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via</w:t>
            </w:r>
            <w:r w:rsidRPr="00473972"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i,m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 w:rsidRPr="00473972">
              <w:rPr>
                <w:lang w:val="en-US"/>
              </w:rPr>
              <w:t xml:space="preserve"> orthogonal DFT vectors for SD-component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 xml:space="preserve"> </w:t>
            </w:r>
          </w:p>
          <w:p w14:paraId="71A542E1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}</m:t>
              </m:r>
            </m:oMath>
            <w:r w:rsidRPr="00473972">
              <w:rPr>
                <w:lang w:val="en-US"/>
              </w:rPr>
              <w:t xml:space="preserve"> or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is configurable, FFS value range</w:t>
            </w:r>
          </w:p>
          <w:p w14:paraId="6C03AD8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choose one of the following alternatives</w:t>
            </w:r>
          </w:p>
          <w:p w14:paraId="6424A3DA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Alt1</w:t>
            </w:r>
            <w:proofErr w:type="spellEnd"/>
            <w:r w:rsidRPr="00473972">
              <w:rPr>
                <w:lang w:val="en-US"/>
              </w:rPr>
              <w:t xml:space="preserve">. common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=M ∀i</m:t>
              </m:r>
            </m:oMath>
            <w:r w:rsidRPr="00473972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identical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i,m</m:t>
                  </m:r>
                </m:sub>
              </m:sSub>
            </m:oMath>
            <w:r w:rsidRPr="00473972">
              <w:rPr>
                <w:lang w:val="en-US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sub>
              </m:sSub>
            </m:oMath>
            <w:r w:rsidRPr="00473972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>)</w:t>
            </w:r>
          </w:p>
          <w:p w14:paraId="6CAEC89F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Alt2</w:t>
            </w:r>
            <w:proofErr w:type="spellEnd"/>
            <w:r w:rsidRPr="00473972">
              <w:rPr>
                <w:lang w:val="en-US"/>
              </w:rPr>
              <w:t xml:space="preserve">. independent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frequency-domain components (per SD-component) are selected </w:t>
            </w:r>
          </w:p>
          <w:p w14:paraId="08536138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sv-SE"/>
              </w:rPr>
              <w:lastRenderedPageBreak/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M-1</m:t>
                  </m:r>
                </m:sup>
              </m:sSubSup>
            </m:oMath>
            <w:r w:rsidRPr="00473972">
              <w:rPr>
                <w:lang w:val="sv-SE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,i=0,…,2L-1</m:t>
              </m:r>
            </m:oMath>
            <w:r w:rsidRPr="00473972">
              <w:rPr>
                <w:lang w:val="en-US"/>
              </w:rPr>
              <w:t xml:space="preserve"> are all selected from the index 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{</m:t>
              </m:r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-1}</m:t>
              </m:r>
            </m:oMath>
            <w:r w:rsidRPr="00473972">
              <w:rPr>
                <w:lang w:val="en-US"/>
              </w:rPr>
              <w:t xml:space="preserve"> from the same orthogonal basis group</w:t>
            </w:r>
          </w:p>
          <w:p w14:paraId="01C552B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If oversampled DFT basis or DCT basis is used instead of orthogonal DFT basis</w:t>
            </w:r>
          </w:p>
          <w:p w14:paraId="0A035196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Same or different FD-basis selection across layers</w:t>
            </w:r>
          </w:p>
          <w:p w14:paraId="3C5D9AD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Linear combination coefficients (for a layer) </w:t>
            </w:r>
          </w:p>
          <w:p w14:paraId="6E09450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>
              <w:rPr>
                <w:iCs/>
                <w:lang w:val="en-US"/>
              </w:rPr>
              <w:t>FFS</w:t>
            </w:r>
            <w:proofErr w:type="spellEnd"/>
            <w:r>
              <w:rPr>
                <w:iCs/>
                <w:lang w:val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 is composed of </w:t>
            </w:r>
            <m:oMath>
              <m:r>
                <w:rPr>
                  <w:rFonts w:ascii="Cambria Math" w:hAnsi="Cambria Math"/>
                  <w:lang w:val="en-US"/>
                </w:rPr>
                <m:t>K=2LM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 or 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>linear combination coefficients</w:t>
            </w:r>
          </w:p>
          <w:p w14:paraId="74A99A18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if only a subset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&lt;</m:t>
              </m:r>
              <m:r>
                <w:rPr>
                  <w:rFonts w:ascii="Cambria Math" w:hAnsi="Cambria Math"/>
                  <w:lang w:val="en-US"/>
                </w:rPr>
                <m:t>K</m:t>
              </m:r>
            </m:oMath>
            <w:r w:rsidRPr="00473972">
              <w:rPr>
                <w:lang w:val="en-US"/>
              </w:rPr>
              <w:t xml:space="preserve"> of coefficients are reported (coefficients not reported are zero).</w:t>
            </w:r>
          </w:p>
          <w:p w14:paraId="29897D70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if layer compression is applied so that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transformed coefficients are used to construct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for layer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l</m:t>
              </m:r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473972">
              <w:rPr>
                <w:lang w:val="en-US"/>
              </w:rPr>
              <w:t>(where the transformed coefficients are the reported quantity)</w:t>
            </w:r>
          </w:p>
          <w:p w14:paraId="1A9DE8C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quantization/encoding/reporting structure</w:t>
            </w:r>
          </w:p>
          <w:p w14:paraId="36F747B9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53CB5316" w14:textId="77777777" w:rsidR="00A655B7" w:rsidRDefault="00CE58D7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val="en-US" w:eastAsia="ko-KR"/>
        </w:rPr>
        <w:lastRenderedPageBreak/>
        <w:t xml:space="preserve">At the previous </w:t>
      </w:r>
      <w:proofErr w:type="spellStart"/>
      <w:r>
        <w:rPr>
          <w:sz w:val="22"/>
          <w:lang w:val="en-US" w:eastAsia="ko-KR"/>
        </w:rPr>
        <w:t>RAN1</w:t>
      </w:r>
      <w:proofErr w:type="spellEnd"/>
      <w:r>
        <w:rPr>
          <w:sz w:val="22"/>
          <w:lang w:val="en-US" w:eastAsia="ko-KR"/>
        </w:rPr>
        <w:t xml:space="preserve"> meetings</w:t>
      </w:r>
      <w:r w:rsidR="003E2F79">
        <w:rPr>
          <w:sz w:val="22"/>
          <w:lang w:val="en-US" w:eastAsia="ko-KR"/>
        </w:rPr>
        <w:t xml:space="preserve"> significant progress was achieved on</w:t>
      </w:r>
      <w:r w:rsidR="003E2F79">
        <w:rPr>
          <w:sz w:val="22"/>
          <w:lang w:eastAsia="ko-KR"/>
        </w:rPr>
        <w:t xml:space="preserve"> </w:t>
      </w:r>
      <w:r w:rsidR="004635D9">
        <w:rPr>
          <w:sz w:val="22"/>
          <w:lang w:eastAsia="ko-KR"/>
        </w:rPr>
        <w:t>support of DFT-based compression for</w:t>
      </w:r>
      <w:r w:rsidR="009D0E3A">
        <w:rPr>
          <w:sz w:val="22"/>
          <w:lang w:eastAsia="ko-KR"/>
        </w:rPr>
        <w:t xml:space="preserve"> rank 1-2</w:t>
      </w:r>
      <w:r w:rsidR="004635D9">
        <w:rPr>
          <w:sz w:val="22"/>
          <w:lang w:eastAsia="ko-KR"/>
        </w:rPr>
        <w:t xml:space="preserve"> Type II CSI</w:t>
      </w:r>
      <w:r w:rsidR="003E2F79">
        <w:rPr>
          <w:sz w:val="22"/>
          <w:lang w:eastAsia="ko-KR"/>
        </w:rPr>
        <w:t xml:space="preserve">. </w:t>
      </w:r>
      <w:r w:rsidR="004F21D7">
        <w:rPr>
          <w:sz w:val="22"/>
          <w:lang w:eastAsia="ko-KR"/>
        </w:rPr>
        <w:t xml:space="preserve">However, there are several unresolved issues including support of segmentation or padding for DFT size </w:t>
      </w:r>
      <w:proofErr w:type="spellStart"/>
      <w:r w:rsidR="004F21D7" w:rsidRPr="004F21D7">
        <w:rPr>
          <w:i/>
          <w:sz w:val="22"/>
          <w:lang w:eastAsia="ko-KR"/>
        </w:rPr>
        <w:t>N</w:t>
      </w:r>
      <w:r w:rsidR="004F21D7" w:rsidRPr="004F21D7">
        <w:rPr>
          <w:sz w:val="22"/>
          <w:vertAlign w:val="subscript"/>
          <w:lang w:eastAsia="ko-KR"/>
        </w:rPr>
        <w:t>3</w:t>
      </w:r>
      <w:proofErr w:type="spellEnd"/>
      <w:r w:rsidR="004F21D7">
        <w:rPr>
          <w:sz w:val="22"/>
          <w:lang w:eastAsia="ko-KR"/>
        </w:rPr>
        <w:t xml:space="preserve"> &gt; 13</w:t>
      </w:r>
      <w:r w:rsidR="00AE0507">
        <w:rPr>
          <w:sz w:val="22"/>
          <w:lang w:eastAsia="ko-KR"/>
        </w:rPr>
        <w:t xml:space="preserve">, </w:t>
      </w:r>
      <w:r w:rsidR="00AE0507" w:rsidRPr="00AE0507">
        <w:rPr>
          <w:sz w:val="22"/>
          <w:lang w:eastAsia="ko-KR"/>
        </w:rPr>
        <w:t>supported combinations of compression parameters</w:t>
      </w:r>
      <w:r w:rsidR="00AE0507">
        <w:rPr>
          <w:sz w:val="22"/>
          <w:lang w:eastAsia="ko-KR"/>
        </w:rPr>
        <w:t xml:space="preserve">, </w:t>
      </w:r>
      <w:r>
        <w:rPr>
          <w:sz w:val="22"/>
          <w:lang w:eastAsia="ko-KR"/>
        </w:rPr>
        <w:t xml:space="preserve">details of </w:t>
      </w:r>
      <w:r w:rsidR="00AE0507">
        <w:rPr>
          <w:sz w:val="22"/>
          <w:lang w:eastAsia="ko-KR"/>
        </w:rPr>
        <w:t>UCI design</w:t>
      </w:r>
      <w:r w:rsidR="004F21D7">
        <w:rPr>
          <w:sz w:val="22"/>
          <w:lang w:eastAsia="ko-KR"/>
        </w:rPr>
        <w:t>.</w:t>
      </w:r>
      <w:r w:rsidR="00AE0507">
        <w:rPr>
          <w:sz w:val="22"/>
          <w:lang w:eastAsia="ko-KR"/>
        </w:rPr>
        <w:t xml:space="preserve"> </w:t>
      </w:r>
    </w:p>
    <w:p w14:paraId="1DAF977A" w14:textId="6766B6BE" w:rsidR="00725AEE" w:rsidRDefault="00AE0507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RAN1</w:t>
      </w:r>
      <w:r w:rsidR="00CE58D7">
        <w:rPr>
          <w:sz w:val="22"/>
          <w:lang w:eastAsia="ko-KR"/>
        </w:rPr>
        <w:t>#96</w:t>
      </w:r>
      <w:proofErr w:type="spellEnd"/>
      <w:r>
        <w:rPr>
          <w:sz w:val="22"/>
          <w:lang w:eastAsia="ko-KR"/>
        </w:rPr>
        <w:t xml:space="preserve"> meeting</w:t>
      </w:r>
      <w:r w:rsidR="00CE58D7">
        <w:rPr>
          <w:sz w:val="22"/>
          <w:lang w:eastAsia="ko-KR"/>
        </w:rPr>
        <w:t xml:space="preserve"> [4]</w:t>
      </w:r>
      <w:r>
        <w:rPr>
          <w:sz w:val="22"/>
          <w:lang w:eastAsia="ko-KR"/>
        </w:rPr>
        <w:t xml:space="preserve"> it was agreed to support </w:t>
      </w:r>
      <w:r w:rsidRPr="00AE0507">
        <w:rPr>
          <w:sz w:val="22"/>
          <w:lang w:eastAsia="ko-KR"/>
        </w:rPr>
        <w:t>th</w:t>
      </w:r>
      <w:r w:rsidR="00B77804">
        <w:rPr>
          <w:sz w:val="22"/>
          <w:lang w:eastAsia="ko-KR"/>
        </w:rPr>
        <w:t>e Type II DFT-based compression</w:t>
      </w:r>
      <w:r w:rsidRPr="00AE0507">
        <w:rPr>
          <w:sz w:val="22"/>
          <w:lang w:eastAsia="ko-KR"/>
        </w:rPr>
        <w:t xml:space="preserve"> </w:t>
      </w:r>
      <w:r w:rsidR="00B77804">
        <w:rPr>
          <w:sz w:val="22"/>
          <w:lang w:eastAsia="ko-KR"/>
        </w:rPr>
        <w:t>for</w:t>
      </w:r>
      <w:r w:rsidRPr="00AE0507">
        <w:rPr>
          <w:sz w:val="22"/>
          <w:lang w:eastAsia="ko-KR"/>
        </w:rPr>
        <w:t xml:space="preserve"> </w:t>
      </w:r>
      <w:r w:rsidR="00B77804">
        <w:rPr>
          <w:sz w:val="22"/>
          <w:lang w:eastAsia="ko-KR"/>
        </w:rPr>
        <w:t xml:space="preserve">rank </w:t>
      </w:r>
      <w:r w:rsidRPr="00AE0507">
        <w:rPr>
          <w:sz w:val="22"/>
          <w:lang w:eastAsia="ko-KR"/>
        </w:rPr>
        <w:t>3-4</w:t>
      </w:r>
      <w:r>
        <w:rPr>
          <w:sz w:val="22"/>
          <w:lang w:eastAsia="ko-KR"/>
        </w:rPr>
        <w:t>.</w:t>
      </w:r>
      <w:r w:rsidR="004B5DD6">
        <w:rPr>
          <w:sz w:val="22"/>
          <w:lang w:eastAsia="ko-KR"/>
        </w:rPr>
        <w:t xml:space="preserve"> Some </w:t>
      </w:r>
      <w:r w:rsidR="00B77804">
        <w:rPr>
          <w:sz w:val="22"/>
          <w:lang w:eastAsia="ko-KR"/>
        </w:rPr>
        <w:t>aspects</w:t>
      </w:r>
      <w:r w:rsidR="004B5DD6">
        <w:rPr>
          <w:sz w:val="22"/>
          <w:lang w:eastAsia="ko-KR"/>
        </w:rPr>
        <w:t xml:space="preserve"> of rank 3-4 design was</w:t>
      </w:r>
      <w:r w:rsidR="00B25053">
        <w:rPr>
          <w:sz w:val="22"/>
          <w:lang w:eastAsia="ko-KR"/>
        </w:rPr>
        <w:t xml:space="preserve"> further</w:t>
      </w:r>
      <w:r w:rsidR="004B5DD6">
        <w:rPr>
          <w:sz w:val="22"/>
          <w:lang w:eastAsia="ko-KR"/>
        </w:rPr>
        <w:t xml:space="preserve"> </w:t>
      </w:r>
      <w:r w:rsidR="00A655B7">
        <w:rPr>
          <w:sz w:val="22"/>
          <w:lang w:eastAsia="ko-KR"/>
        </w:rPr>
        <w:t>agreed</w:t>
      </w:r>
      <w:r w:rsidR="004B5DD6">
        <w:rPr>
          <w:sz w:val="22"/>
          <w:lang w:eastAsia="ko-KR"/>
        </w:rPr>
        <w:t xml:space="preserve"> </w:t>
      </w:r>
      <w:r w:rsidR="00A655B7">
        <w:rPr>
          <w:sz w:val="22"/>
          <w:lang w:eastAsia="ko-KR"/>
        </w:rPr>
        <w:t xml:space="preserve">at the last </w:t>
      </w:r>
      <w:proofErr w:type="spellStart"/>
      <w:r w:rsidR="00A655B7">
        <w:rPr>
          <w:sz w:val="22"/>
          <w:lang w:eastAsia="ko-KR"/>
        </w:rPr>
        <w:t>RAN1</w:t>
      </w:r>
      <w:proofErr w:type="spellEnd"/>
      <w:r w:rsidR="00A655B7">
        <w:rPr>
          <w:sz w:val="22"/>
          <w:lang w:eastAsia="ko-KR"/>
        </w:rPr>
        <w:t xml:space="preserve"> meeting</w:t>
      </w:r>
      <w:r w:rsidR="004B5DD6">
        <w:rPr>
          <w:sz w:val="22"/>
          <w:lang w:eastAsia="ko-KR"/>
        </w:rPr>
        <w:t xml:space="preserve"> [</w:t>
      </w:r>
      <w:r w:rsidR="00760224">
        <w:rPr>
          <w:sz w:val="22"/>
          <w:lang w:eastAsia="ko-KR"/>
        </w:rPr>
        <w:t>5</w:t>
      </w:r>
      <w:r w:rsidR="004B5DD6">
        <w:rPr>
          <w:sz w:val="22"/>
          <w:lang w:eastAsia="ko-KR"/>
        </w:rPr>
        <w:t>]</w:t>
      </w:r>
      <w:r w:rsidR="00A22340">
        <w:rPr>
          <w:sz w:val="22"/>
          <w:lang w:eastAsia="ko-KR"/>
        </w:rPr>
        <w:t xml:space="preserve"> including SD and FD basis selection across layers, </w:t>
      </w:r>
      <w:r w:rsidR="00A22340" w:rsidRPr="00A22340">
        <w:rPr>
          <w:i/>
          <w:sz w:val="22"/>
          <w:lang w:eastAsia="ko-KR"/>
        </w:rPr>
        <w:t>L</w:t>
      </w:r>
      <w:r w:rsidR="00A22340">
        <w:rPr>
          <w:sz w:val="22"/>
          <w:lang w:eastAsia="ko-KR"/>
        </w:rPr>
        <w:t xml:space="preserve"> and </w:t>
      </w:r>
      <w:proofErr w:type="spellStart"/>
      <w:r w:rsidR="00A22340" w:rsidRPr="00A22340">
        <w:rPr>
          <w:i/>
          <w:sz w:val="22"/>
          <w:lang w:eastAsia="ko-KR"/>
        </w:rPr>
        <w:t>K</w:t>
      </w:r>
      <w:r w:rsidR="00A22340" w:rsidRPr="00A22340">
        <w:rPr>
          <w:sz w:val="22"/>
          <w:vertAlign w:val="subscript"/>
          <w:lang w:eastAsia="ko-KR"/>
        </w:rPr>
        <w:t>0</w:t>
      </w:r>
      <w:proofErr w:type="spellEnd"/>
      <w:r w:rsidR="00A22340">
        <w:rPr>
          <w:sz w:val="22"/>
          <w:lang w:eastAsia="ko-KR"/>
        </w:rPr>
        <w:t xml:space="preserve"> setting</w:t>
      </w:r>
      <w:r w:rsidR="004B5DD6">
        <w:rPr>
          <w:sz w:val="22"/>
          <w:lang w:eastAsia="ko-KR"/>
        </w:rPr>
        <w:t>.</w:t>
      </w:r>
      <w:r w:rsidR="00A22340">
        <w:rPr>
          <w:sz w:val="22"/>
          <w:lang w:eastAsia="ko-KR"/>
        </w:rPr>
        <w:t xml:space="preserve"> Several alternatives on parameter </w:t>
      </w:r>
      <w:r w:rsidR="00A22340" w:rsidRPr="00A22340">
        <w:rPr>
          <w:i/>
          <w:sz w:val="22"/>
          <w:lang w:eastAsia="ko-KR"/>
        </w:rPr>
        <w:t>p</w:t>
      </w:r>
      <w:r w:rsidR="00A22340">
        <w:rPr>
          <w:sz w:val="22"/>
          <w:lang w:eastAsia="ko-KR"/>
        </w:rPr>
        <w:t xml:space="preserve"> setting </w:t>
      </w:r>
      <w:r w:rsidR="002B4D1A">
        <w:rPr>
          <w:sz w:val="22"/>
          <w:lang w:eastAsia="ko-KR"/>
        </w:rPr>
        <w:t>were</w:t>
      </w:r>
      <w:r w:rsidR="00A22340">
        <w:rPr>
          <w:sz w:val="22"/>
          <w:lang w:eastAsia="ko-KR"/>
        </w:rPr>
        <w:t xml:space="preserve"> listed for further </w:t>
      </w:r>
      <w:proofErr w:type="spellStart"/>
      <w:r w:rsidR="00A22340">
        <w:rPr>
          <w:sz w:val="22"/>
          <w:lang w:eastAsia="ko-KR"/>
        </w:rPr>
        <w:t>downselection</w:t>
      </w:r>
      <w:proofErr w:type="spellEnd"/>
      <w:r w:rsidR="00A22340">
        <w:rPr>
          <w:sz w:val="22"/>
          <w:lang w:eastAsia="ko-KR"/>
        </w:rPr>
        <w:t>.</w:t>
      </w:r>
    </w:p>
    <w:p w14:paraId="18E13703" w14:textId="45FD8608" w:rsidR="00295D22" w:rsidRPr="00116112" w:rsidRDefault="00624521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eastAsia="ko-KR"/>
        </w:rPr>
        <w:t xml:space="preserve">In this contribution we provide system level evaluation results and </w:t>
      </w:r>
      <w:r w:rsidR="002E4D11">
        <w:rPr>
          <w:sz w:val="22"/>
          <w:lang w:eastAsia="ko-KR"/>
        </w:rPr>
        <w:t>analysis</w:t>
      </w:r>
      <w:r>
        <w:rPr>
          <w:sz w:val="22"/>
          <w:lang w:eastAsia="ko-KR"/>
        </w:rPr>
        <w:t xml:space="preserve"> on the open issues for</w:t>
      </w:r>
      <w:r w:rsidR="00C4416B">
        <w:rPr>
          <w:sz w:val="22"/>
          <w:lang w:eastAsia="ko-KR"/>
        </w:rPr>
        <w:t xml:space="preserve"> rank 1-4</w:t>
      </w:r>
      <w:r>
        <w:rPr>
          <w:sz w:val="22"/>
          <w:lang w:eastAsia="ko-KR"/>
        </w:rPr>
        <w:t xml:space="preserve"> Type II CSI</w:t>
      </w:r>
      <w:r w:rsidR="002E4D11">
        <w:rPr>
          <w:sz w:val="22"/>
          <w:lang w:eastAsia="ko-KR"/>
        </w:rPr>
        <w:t xml:space="preserve"> with</w:t>
      </w:r>
      <w:r>
        <w:rPr>
          <w:sz w:val="22"/>
          <w:lang w:eastAsia="ko-KR"/>
        </w:rPr>
        <w:t xml:space="preserve"> DFT-based</w:t>
      </w:r>
      <w:r w:rsidR="00725AEE">
        <w:rPr>
          <w:sz w:val="22"/>
          <w:lang w:eastAsia="ko-KR"/>
        </w:rPr>
        <w:t xml:space="preserve"> FD</w:t>
      </w:r>
      <w:r w:rsidR="00C4416B">
        <w:rPr>
          <w:sz w:val="22"/>
          <w:lang w:eastAsia="ko-KR"/>
        </w:rPr>
        <w:t xml:space="preserve"> compression</w:t>
      </w:r>
      <w:r>
        <w:rPr>
          <w:sz w:val="22"/>
          <w:lang w:eastAsia="ko-KR"/>
        </w:rPr>
        <w:t>.</w:t>
      </w:r>
    </w:p>
    <w:p w14:paraId="7D0D3AA1" w14:textId="4A706955" w:rsidR="00BA7FFA" w:rsidRPr="00C130B5" w:rsidRDefault="00790513" w:rsidP="00C130B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F6A3ECB" w14:textId="44147DCF" w:rsidR="00A127A5" w:rsidRPr="00624521" w:rsidRDefault="00A127A5" w:rsidP="00A127A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130B5">
        <w:rPr>
          <w:sz w:val="28"/>
        </w:rPr>
        <w:t>1</w:t>
      </w:r>
      <w:r w:rsidRPr="00624521">
        <w:rPr>
          <w:sz w:val="28"/>
        </w:rPr>
        <w:t xml:space="preserve">. </w:t>
      </w:r>
      <w:r w:rsidR="007B0010">
        <w:rPr>
          <w:sz w:val="28"/>
        </w:rPr>
        <w:t xml:space="preserve">Segmentation or padding for </w:t>
      </w:r>
      <w:proofErr w:type="spellStart"/>
      <w:r w:rsidR="007B0010">
        <w:rPr>
          <w:sz w:val="28"/>
        </w:rPr>
        <w:t>N</w:t>
      </w:r>
      <w:r w:rsidR="007B0010" w:rsidRPr="002951F4">
        <w:rPr>
          <w:sz w:val="28"/>
          <w:vertAlign w:val="subscript"/>
        </w:rPr>
        <w:t>3</w:t>
      </w:r>
      <w:proofErr w:type="spellEnd"/>
      <w:r w:rsidR="007B0010">
        <w:rPr>
          <w:sz w:val="28"/>
        </w:rPr>
        <w:t xml:space="preserve"> &gt; 13</w:t>
      </w:r>
    </w:p>
    <w:p w14:paraId="49547F39" w14:textId="12BC98D0" w:rsidR="00695685" w:rsidRDefault="00695685" w:rsidP="00BA7FFA">
      <w:pPr>
        <w:spacing w:before="240"/>
        <w:jc w:val="both"/>
        <w:rPr>
          <w:sz w:val="22"/>
          <w:szCs w:val="22"/>
          <w:lang w:eastAsia="ko-KR"/>
        </w:rPr>
      </w:pPr>
      <w:r w:rsidRPr="00695685">
        <w:rPr>
          <w:sz w:val="22"/>
          <w:szCs w:val="22"/>
          <w:lang w:eastAsia="ko-KR"/>
        </w:rPr>
        <w:t xml:space="preserve">At the </w:t>
      </w:r>
      <w:proofErr w:type="spellStart"/>
      <w:r>
        <w:rPr>
          <w:sz w:val="22"/>
          <w:szCs w:val="22"/>
          <w:lang w:eastAsia="ko-KR"/>
        </w:rPr>
        <w:t>RAN1</w:t>
      </w:r>
      <w:proofErr w:type="spellEnd"/>
      <w:r w:rsidR="0073033A">
        <w:rPr>
          <w:sz w:val="22"/>
          <w:szCs w:val="22"/>
          <w:lang w:eastAsia="ko-KR"/>
        </w:rPr>
        <w:t xml:space="preserve"> </w:t>
      </w:r>
      <w:r w:rsidR="0073033A" w:rsidRPr="0073033A">
        <w:rPr>
          <w:sz w:val="22"/>
          <w:szCs w:val="22"/>
          <w:lang w:eastAsia="ko-KR"/>
        </w:rPr>
        <w:t>Ad-Hoc Meeting 1901</w:t>
      </w:r>
      <w:r w:rsidR="00B25053">
        <w:rPr>
          <w:sz w:val="22"/>
          <w:szCs w:val="22"/>
          <w:lang w:eastAsia="ko-KR"/>
        </w:rPr>
        <w:t xml:space="preserve"> [</w:t>
      </w:r>
      <w:r w:rsidR="00E341E4">
        <w:rPr>
          <w:sz w:val="22"/>
          <w:szCs w:val="22"/>
          <w:lang w:eastAsia="ko-KR"/>
        </w:rPr>
        <w:t>6</w:t>
      </w:r>
      <w:r w:rsidR="00B25053">
        <w:rPr>
          <w:sz w:val="22"/>
          <w:szCs w:val="22"/>
          <w:lang w:eastAsia="ko-KR"/>
        </w:rPr>
        <w:t>]</w:t>
      </w:r>
      <w:r>
        <w:rPr>
          <w:sz w:val="22"/>
          <w:szCs w:val="22"/>
          <w:lang w:eastAsia="ko-KR"/>
        </w:rPr>
        <w:t xml:space="preserve"> the following agreement was achieved for supported values of DFT size (</w:t>
      </w:r>
      <w:proofErr w:type="spellStart"/>
      <w:r>
        <w:rPr>
          <w:sz w:val="22"/>
          <w:szCs w:val="22"/>
          <w:lang w:eastAsia="ko-KR"/>
        </w:rPr>
        <w:t>N</w:t>
      </w:r>
      <w:r w:rsidRPr="00695685">
        <w:rPr>
          <w:sz w:val="22"/>
          <w:szCs w:val="22"/>
          <w:vertAlign w:val="subscript"/>
          <w:lang w:eastAsia="ko-KR"/>
        </w:rPr>
        <w:t>3</w:t>
      </w:r>
      <w:proofErr w:type="spellEnd"/>
      <w:r>
        <w:rPr>
          <w:sz w:val="22"/>
          <w:szCs w:val="22"/>
          <w:lang w:eastAsia="ko-KR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95685" w14:paraId="72AEF819" w14:textId="77777777" w:rsidTr="00695685">
        <w:tc>
          <w:tcPr>
            <w:tcW w:w="10160" w:type="dxa"/>
          </w:tcPr>
          <w:p w14:paraId="76B74A0A" w14:textId="77777777" w:rsidR="00CD7324" w:rsidRPr="00C85103" w:rsidRDefault="00CD7324" w:rsidP="00CD7324">
            <w:pPr>
              <w:rPr>
                <w:b/>
                <w:highlight w:val="green"/>
                <w:lang w:eastAsia="x-none"/>
              </w:rPr>
            </w:pPr>
            <w:r w:rsidRPr="00C85103">
              <w:rPr>
                <w:b/>
                <w:highlight w:val="green"/>
                <w:lang w:eastAsia="x-none"/>
              </w:rPr>
              <w:t>Agreement</w:t>
            </w:r>
          </w:p>
          <w:p w14:paraId="70A05CE3" w14:textId="7C48978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bookmarkStart w:id="0" w:name="_Hlk536009008"/>
            <w:r w:rsidRPr="00C85103">
              <w:rPr>
                <w:rFonts w:cs="Times New Roman"/>
              </w:rPr>
              <w:t xml:space="preserve">Values of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C85103">
              <w:rPr>
                <w:rFonts w:cs="Times New Roman"/>
                <w:vertAlign w:val="subscript"/>
              </w:rPr>
              <w:t>3</w:t>
            </w:r>
            <w:proofErr w:type="spellEnd"/>
            <w:r w:rsidRPr="00C85103">
              <w:rPr>
                <w:rFonts w:cs="Times New Roman"/>
              </w:rPr>
              <w:t>: For</w:t>
            </w:r>
            <w:r w:rsidRPr="00C85103">
              <w:rPr>
                <w:rFonts w:cs="Times New Roman"/>
                <w:position w:val="-10"/>
              </w:rPr>
              <w:object w:dxaOrig="920" w:dyaOrig="320" w14:anchorId="024A9D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2pt;height:16.2pt" o:ole="">
                  <v:imagedata r:id="rId11" o:title=""/>
                </v:shape>
                <o:OLEObject Type="Embed" ProgID="Equation.DSMT4" ShapeID="_x0000_i1025" DrawAspect="Content" ObjectID="_1618391657" r:id="rId12"/>
              </w:object>
            </w:r>
            <w:r w:rsidRPr="00C85103">
              <w:rPr>
                <w:rFonts w:cs="Times New Roman"/>
              </w:rPr>
              <w:t xml:space="preserve"> </w: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  <w:iCs/>
              </w:rPr>
              <w:t xml:space="preserve"> </w:t>
            </w:r>
            <w:r w:rsidRPr="00C85103">
              <w:rPr>
                <w:rFonts w:cs="Times New Roman"/>
              </w:rPr>
              <w:t xml:space="preserve">is # CQI </w:t>
            </w:r>
            <w:proofErr w:type="spellStart"/>
            <w:r w:rsidRPr="00C85103">
              <w:rPr>
                <w:rFonts w:cs="Times New Roman"/>
              </w:rPr>
              <w:t>subbands</w:t>
            </w:r>
            <w:proofErr w:type="spellEnd"/>
            <w:r w:rsidRPr="00C85103">
              <w:rPr>
                <w:rFonts w:cs="Times New Roman"/>
              </w:rPr>
              <w:t xml:space="preserve">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0845E0DF">
                <v:shape id="_x0000_i1026" type="#_x0000_t75" style="width:70.2pt;height:18pt" o:ole="">
                  <v:imagedata r:id="rId13" o:title=""/>
                </v:shape>
                <o:OLEObject Type="Embed" ProgID="Equation.DSMT4" ShapeID="_x0000_i1026" DrawAspect="Content" ObjectID="_1618391658" r:id="rId14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≤19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 xml:space="preserve">, </w:t>
            </w:r>
            <w:r w:rsidRPr="00C85103">
              <w:rPr>
                <w:rFonts w:cs="Times New Roman"/>
                <w:position w:val="-12"/>
                <w:lang w:val="en-US" w:eastAsia="ko-KR"/>
              </w:rPr>
              <w:object w:dxaOrig="1300" w:dyaOrig="360" w14:anchorId="0B2EB8F8">
                <v:shape id="_x0000_i1027" type="#_x0000_t75" style="width:64.8pt;height:18pt" o:ole="">
                  <v:imagedata r:id="rId15" o:title=""/>
                </v:shape>
                <o:OLEObject Type="Embed" ProgID="Equation.DSMT4" ShapeID="_x0000_i1027" DrawAspect="Content" ObjectID="_1618391659" r:id="rId16"/>
              </w:object>
            </w:r>
          </w:p>
          <w:bookmarkEnd w:id="0"/>
          <w:p w14:paraId="53186906" w14:textId="2B5A84A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r w:rsidRPr="00C85103">
              <w:rPr>
                <w:rFonts w:cs="Times New Roman"/>
              </w:rPr>
              <w:t xml:space="preserve">Values of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C85103">
              <w:rPr>
                <w:rFonts w:cs="Times New Roman"/>
                <w:vertAlign w:val="subscript"/>
              </w:rPr>
              <w:t>3</w:t>
            </w:r>
            <w:proofErr w:type="spellEnd"/>
            <w:r w:rsidRPr="00C85103">
              <w:rPr>
                <w:rFonts w:cs="Times New Roman"/>
              </w:rPr>
              <w:t xml:space="preserve">: For </w:t>
            </w:r>
            <w:r w:rsidRPr="00C85103">
              <w:rPr>
                <w:rFonts w:cs="Times New Roman"/>
                <w:position w:val="-10"/>
              </w:rPr>
              <w:object w:dxaOrig="920" w:dyaOrig="320" w14:anchorId="1A7AB952">
                <v:shape id="_x0000_i1028" type="#_x0000_t75" style="width:46.2pt;height:16.2pt" o:ole="">
                  <v:imagedata r:id="rId11" o:title=""/>
                </v:shape>
                <o:OLEObject Type="Embed" ProgID="Equation.DSMT4" ShapeID="_x0000_i1028" DrawAspect="Content" ObjectID="_1618391660" r:id="rId17"/>
              </w:objec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</w:rPr>
              <w:t xml:space="preserve"> is # CQI </w:t>
            </w:r>
            <w:proofErr w:type="spellStart"/>
            <w:r w:rsidRPr="00C85103">
              <w:rPr>
                <w:rFonts w:cs="Times New Roman"/>
              </w:rPr>
              <w:t>subbands</w:t>
            </w:r>
            <w:proofErr w:type="spellEnd"/>
            <w:r w:rsidRPr="00C85103">
              <w:rPr>
                <w:rFonts w:cs="Times New Roman"/>
              </w:rPr>
              <w:t xml:space="preserve">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13E8950B">
                <v:shape id="_x0000_i1029" type="#_x0000_t75" style="width:70.2pt;height:18pt" o:ole="">
                  <v:imagedata r:id="rId18" o:title=""/>
                </v:shape>
                <o:OLEObject Type="Embed" ProgID="Equation.DSMT4" ShapeID="_x0000_i1029" DrawAspect="Content" ObjectID="_1618391661" r:id="rId19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&gt;19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 xml:space="preserve">, </w:t>
            </w:r>
            <w:proofErr w:type="spellStart"/>
            <w:r w:rsidRPr="00C85103">
              <w:rPr>
                <w:rFonts w:cs="Times New Roman"/>
                <w:lang w:val="en-US" w:eastAsia="ko-KR"/>
              </w:rPr>
              <w:t>downselect</w:t>
            </w:r>
            <w:proofErr w:type="spellEnd"/>
            <w:r w:rsidRPr="00C85103">
              <w:rPr>
                <w:rFonts w:cs="Times New Roman"/>
                <w:lang w:val="en-US" w:eastAsia="ko-KR"/>
              </w:rPr>
              <w:t xml:space="preserve"> among the following alternatives in </w:t>
            </w:r>
            <w:proofErr w:type="spellStart"/>
            <w:r w:rsidRPr="00C85103">
              <w:rPr>
                <w:rFonts w:cs="Times New Roman"/>
                <w:lang w:val="en-US" w:eastAsia="ko-KR"/>
              </w:rPr>
              <w:t>RAN1#96</w:t>
            </w:r>
            <w:proofErr w:type="spellEnd"/>
          </w:p>
          <w:p w14:paraId="6A81EF0F" w14:textId="625235A0" w:rsidR="00CD7324" w:rsidRPr="001F6821" w:rsidRDefault="00CD7324" w:rsidP="00F51761">
            <w:pPr>
              <w:pStyle w:val="Style1"/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cs="Times New Roman"/>
              </w:rPr>
            </w:pPr>
            <w:proofErr w:type="spellStart"/>
            <w:r w:rsidRPr="001F6821">
              <w:rPr>
                <w:rFonts w:cs="Times New Roman"/>
              </w:rPr>
              <w:t>Alt1</w:t>
            </w:r>
            <w:proofErr w:type="spellEnd"/>
            <w:r w:rsidRPr="001F6821">
              <w:rPr>
                <w:rFonts w:cs="Times New Roman"/>
              </w:rPr>
              <w:t xml:space="preserve">: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proofErr w:type="spellEnd"/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smallest multiple of 2, 3, or 5 which is </w:t>
            </w:r>
            <w:r w:rsidRPr="001F6821">
              <w:rPr>
                <w:rFonts w:cs="Times New Roman"/>
              </w:rPr>
              <w:object w:dxaOrig="980" w:dyaOrig="360" w14:anchorId="0BC8C063">
                <v:shape id="_x0000_i1030" type="#_x0000_t75" style="width:49.2pt;height:18pt" o:ole="">
                  <v:imagedata r:id="rId20" o:title=""/>
                </v:shape>
                <o:OLEObject Type="Embed" ProgID="Equation.DSMT4" ShapeID="_x0000_i1030" DrawAspect="Content" ObjectID="_1618391662" r:id="rId21"/>
              </w:object>
            </w:r>
            <w:r w:rsidRPr="001F6821">
              <w:rPr>
                <w:rFonts w:cs="Times New Roman"/>
              </w:rPr>
              <w:t xml:space="preserve"> </w:t>
            </w:r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</w:p>
          <w:p w14:paraId="270E8271" w14:textId="735A0AFB" w:rsidR="00695685" w:rsidRPr="00CD7324" w:rsidRDefault="00CD7324" w:rsidP="00F51761">
            <w:pPr>
              <w:pStyle w:val="Style1"/>
              <w:numPr>
                <w:ilvl w:val="0"/>
                <w:numId w:val="14"/>
              </w:numPr>
              <w:spacing w:line="240" w:lineRule="auto"/>
              <w:rPr>
                <w:rFonts w:cs="Times New Roman"/>
              </w:rPr>
            </w:pPr>
            <w:proofErr w:type="spellStart"/>
            <w:r w:rsidRPr="001F6821">
              <w:rPr>
                <w:rFonts w:cs="Times New Roman"/>
              </w:rPr>
              <w:t>Alt2</w:t>
            </w:r>
            <w:proofErr w:type="spellEnd"/>
            <w:r w:rsidRPr="001F6821">
              <w:rPr>
                <w:rFonts w:cs="Times New Roman"/>
              </w:rPr>
              <w:t xml:space="preserve">: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proofErr w:type="spellEnd"/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a multiple of 2, 3, or 5. Segment into 2 parts with overlapping between 2 parts. Note: no padding is needed to align the DFT size with the multiple of 2, 3, or 5</w:t>
            </w:r>
          </w:p>
        </w:tc>
      </w:tr>
    </w:tbl>
    <w:p w14:paraId="238A039F" w14:textId="582163C5" w:rsidR="0073033A" w:rsidRDefault="0073033A" w:rsidP="00A7166B">
      <w:pPr>
        <w:spacing w:before="240"/>
        <w:jc w:val="both"/>
        <w:rPr>
          <w:iCs/>
          <w:sz w:val="22"/>
        </w:rPr>
      </w:pPr>
      <w:r>
        <w:rPr>
          <w:iCs/>
          <w:sz w:val="22"/>
        </w:rPr>
        <w:t xml:space="preserve">At the </w:t>
      </w:r>
      <w:proofErr w:type="spellStart"/>
      <w:r>
        <w:rPr>
          <w:iCs/>
          <w:sz w:val="22"/>
        </w:rPr>
        <w:t>RAN1</w:t>
      </w:r>
      <w:r w:rsidR="00CD6DF0">
        <w:rPr>
          <w:iCs/>
          <w:sz w:val="22"/>
        </w:rPr>
        <w:t>#96</w:t>
      </w:r>
      <w:proofErr w:type="spellEnd"/>
      <w:r w:rsidR="00CD6DF0">
        <w:rPr>
          <w:iCs/>
          <w:sz w:val="22"/>
        </w:rPr>
        <w:t xml:space="preserve"> and </w:t>
      </w:r>
      <w:proofErr w:type="spellStart"/>
      <w:r w:rsidR="00CD6DF0">
        <w:rPr>
          <w:iCs/>
          <w:sz w:val="22"/>
        </w:rPr>
        <w:t>RAN1#96b</w:t>
      </w:r>
      <w:proofErr w:type="spellEnd"/>
      <w:r>
        <w:rPr>
          <w:iCs/>
          <w:sz w:val="22"/>
        </w:rPr>
        <w:t xml:space="preserve"> meeting</w:t>
      </w:r>
      <w:r w:rsidR="00CD6DF0">
        <w:rPr>
          <w:iCs/>
          <w:sz w:val="22"/>
        </w:rPr>
        <w:t>s [4,</w:t>
      </w:r>
      <w:r w:rsidR="008F2C80">
        <w:rPr>
          <w:iCs/>
          <w:sz w:val="22"/>
        </w:rPr>
        <w:t xml:space="preserve"> </w:t>
      </w:r>
      <w:r w:rsidR="00E341E4">
        <w:rPr>
          <w:iCs/>
          <w:sz w:val="22"/>
        </w:rPr>
        <w:t>5</w:t>
      </w:r>
      <w:r w:rsidR="00CD6DF0">
        <w:rPr>
          <w:iCs/>
          <w:sz w:val="22"/>
        </w:rPr>
        <w:t>]</w:t>
      </w:r>
      <w:r>
        <w:rPr>
          <w:iCs/>
          <w:sz w:val="22"/>
        </w:rPr>
        <w:t xml:space="preserve"> the following</w:t>
      </w:r>
      <w:r w:rsidR="00CD6DF0">
        <w:rPr>
          <w:iCs/>
          <w:sz w:val="22"/>
        </w:rPr>
        <w:t xml:space="preserve"> </w:t>
      </w:r>
      <w:r>
        <w:rPr>
          <w:iCs/>
          <w:sz w:val="22"/>
        </w:rPr>
        <w:t>agreement</w:t>
      </w:r>
      <w:r w:rsidR="00CD6DF0">
        <w:rPr>
          <w:iCs/>
          <w:sz w:val="22"/>
        </w:rPr>
        <w:t>s</w:t>
      </w:r>
      <w:r>
        <w:rPr>
          <w:iCs/>
          <w:sz w:val="22"/>
        </w:rPr>
        <w:t xml:space="preserve"> w</w:t>
      </w:r>
      <w:r w:rsidR="00CD6DF0">
        <w:rPr>
          <w:iCs/>
          <w:sz w:val="22"/>
        </w:rPr>
        <w:t>ere</w:t>
      </w:r>
      <w:r>
        <w:rPr>
          <w:iCs/>
          <w:sz w:val="22"/>
        </w:rPr>
        <w:t xml:space="preserve"> made on this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3033A" w14:paraId="5F36562A" w14:textId="77777777" w:rsidTr="0073033A">
        <w:tc>
          <w:tcPr>
            <w:tcW w:w="10160" w:type="dxa"/>
          </w:tcPr>
          <w:p w14:paraId="5F3B1D33" w14:textId="77777777" w:rsidR="0073033A" w:rsidRPr="003A3132" w:rsidRDefault="0073033A" w:rsidP="0073033A">
            <w:pPr>
              <w:rPr>
                <w:b/>
                <w:highlight w:val="green"/>
                <w:lang w:eastAsia="x-none"/>
              </w:rPr>
            </w:pPr>
            <w:r w:rsidRPr="003A3132">
              <w:rPr>
                <w:b/>
                <w:highlight w:val="green"/>
                <w:lang w:eastAsia="x-none"/>
              </w:rPr>
              <w:t>Agreement</w:t>
            </w:r>
          </w:p>
          <w:p w14:paraId="7040DC54" w14:textId="77777777" w:rsidR="0073033A" w:rsidRDefault="0073033A" w:rsidP="0073033A">
            <w:pPr>
              <w:rPr>
                <w:lang w:val="en-US"/>
              </w:rPr>
            </w:pPr>
            <w:r w:rsidRPr="003A3132">
              <w:rPr>
                <w:lang w:val="en-US" w:eastAsia="ko-KR"/>
              </w:rPr>
              <w:lastRenderedPageBreak/>
              <w:t xml:space="preserve">On the values of </w:t>
            </w:r>
            <w:proofErr w:type="spellStart"/>
            <w:r w:rsidRPr="003A3132">
              <w:rPr>
                <w:lang w:val="en-US" w:eastAsia="ko-KR"/>
              </w:rPr>
              <w:t>N</w:t>
            </w:r>
            <w:r w:rsidRPr="003A3132">
              <w:rPr>
                <w:vertAlign w:val="subscript"/>
                <w:lang w:val="en-US" w:eastAsia="ko-KR"/>
              </w:rPr>
              <w:t>3</w:t>
            </w:r>
            <w:proofErr w:type="spellEnd"/>
            <w:r w:rsidRPr="003A3132">
              <w:rPr>
                <w:lang w:val="en-US" w:eastAsia="ko-KR"/>
              </w:rPr>
              <w:t xml:space="preserve">, further discuss and clarify/refine both of the available alternatives </w:t>
            </w:r>
            <w:r w:rsidRPr="003A3132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r w:rsidRPr="00CB239F">
              <w:rPr>
                <w:position w:val="-14"/>
                <w:lang w:val="en-US"/>
              </w:rPr>
              <w:object w:dxaOrig="1480" w:dyaOrig="400" w14:anchorId="4605953D">
                <v:shape id="_x0000_i1031" type="#_x0000_t75" style="width:73.8pt;height:19.8pt" o:ole="">
                  <v:imagedata r:id="rId22" o:title=""/>
                </v:shape>
                <o:OLEObject Type="Embed" ProgID="Equation.DSMT4" ShapeID="_x0000_i1031" DrawAspect="Content" ObjectID="_1618391663" r:id="rId23"/>
              </w:object>
            </w:r>
            <w:r>
              <w:rPr>
                <w:lang w:val="en-US"/>
              </w:rPr>
              <w:t xml:space="preserve"> </w:t>
            </w:r>
            <w:r w:rsidRPr="003A3132">
              <w:rPr>
                <w:lang w:val="en-US"/>
              </w:rPr>
              <w:t xml:space="preserve">as the evaluation baseline </w:t>
            </w:r>
          </w:p>
          <w:p w14:paraId="17873265" w14:textId="77777777" w:rsidR="00CD6DF0" w:rsidRPr="00CD6DF0" w:rsidRDefault="00CD6DF0" w:rsidP="00CD6DF0">
            <w:pPr>
              <w:overflowPunct/>
              <w:autoSpaceDE/>
              <w:autoSpaceDN/>
              <w:adjustRightInd/>
              <w:spacing w:after="0" w:afterAutospacing="1"/>
              <w:contextualSpacing/>
              <w:textAlignment w:val="auto"/>
              <w:rPr>
                <w:rFonts w:eastAsia="Calibri"/>
                <w:szCs w:val="22"/>
                <w:highlight w:val="green"/>
                <w:lang w:val="en-US" w:eastAsia="ko-KR"/>
              </w:rPr>
            </w:pPr>
            <w:r w:rsidRPr="00CD6DF0">
              <w:rPr>
                <w:rFonts w:eastAsia="Calibri"/>
                <w:b/>
                <w:szCs w:val="22"/>
                <w:highlight w:val="green"/>
                <w:lang w:val="en-US" w:eastAsia="ko-KR"/>
              </w:rPr>
              <w:t>Agreement</w:t>
            </w:r>
          </w:p>
          <w:p w14:paraId="38A4F993" w14:textId="77777777" w:rsidR="00CD6DF0" w:rsidRPr="00CD6DF0" w:rsidRDefault="00CD6DF0" w:rsidP="00CD6DF0">
            <w:pPr>
              <w:overflowPunct/>
              <w:autoSpaceDE/>
              <w:autoSpaceDN/>
              <w:adjustRightInd/>
              <w:spacing w:after="0" w:afterAutospacing="1"/>
              <w:contextualSpacing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>On the value of</w:t>
            </w:r>
            <w:r w:rsidRPr="00CD6DF0">
              <w:rPr>
                <w:iCs/>
                <w:lang w:val="en-US" w:eastAsia="zh-CN"/>
              </w:rPr>
              <w:t xml:space="preserve"> </w:t>
            </w:r>
            <w:proofErr w:type="spellStart"/>
            <w:r w:rsidRPr="00CD6DF0">
              <w:rPr>
                <w:i/>
                <w:iCs/>
                <w:lang w:val="en-US" w:eastAsia="zh-CN"/>
              </w:rPr>
              <w:t>N</w:t>
            </w:r>
            <w:r w:rsidRPr="00CD6DF0">
              <w:rPr>
                <w:i/>
                <w:iCs/>
                <w:vertAlign w:val="subscript"/>
                <w:lang w:val="en-US" w:eastAsia="zh-CN"/>
              </w:rPr>
              <w:t>3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 for </w:t>
            </w:r>
            <w:r w:rsidRPr="00CD6DF0">
              <w:rPr>
                <w:szCs w:val="28"/>
                <w:lang w:val="en-US" w:eastAsia="zh-CN"/>
              </w:rPr>
              <w:t>(</w:t>
            </w:r>
            <w:proofErr w:type="spellStart"/>
            <w:r w:rsidRPr="00CD6DF0">
              <w:rPr>
                <w:i/>
                <w:szCs w:val="28"/>
                <w:lang w:val="en-US" w:eastAsia="ko-KR"/>
              </w:rPr>
              <w:t>N</w:t>
            </w:r>
            <w:r w:rsidRPr="00CD6DF0">
              <w:rPr>
                <w:i/>
                <w:szCs w:val="28"/>
                <w:vertAlign w:val="subscript"/>
                <w:lang w:val="en-US" w:eastAsia="ko-KR"/>
              </w:rPr>
              <w:t>3</w:t>
            </w:r>
            <w:proofErr w:type="spellEnd"/>
            <w:r w:rsidRPr="00CD6DF0">
              <w:rPr>
                <w:szCs w:val="28"/>
                <w:lang w:val="en-US" w:eastAsia="zh-CN"/>
              </w:rPr>
              <w:fldChar w:fldCharType="begin"/>
            </w:r>
            <w:r w:rsidRPr="00CD6DF0">
              <w:rPr>
                <w:szCs w:val="28"/>
                <w:lang w:val="en-US"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US" w:eastAsia="zh-CN"/>
                    </w:rPr>
                    <m:t>3</m:t>
                  </m:r>
                </m:sub>
              </m:sSub>
            </m:oMath>
            <w:r w:rsidRPr="00CD6DF0">
              <w:rPr>
                <w:szCs w:val="28"/>
                <w:lang w:val="en-US" w:eastAsia="zh-CN"/>
              </w:rPr>
              <w:instrText xml:space="preserve"> </w:instrText>
            </w:r>
            <w:r w:rsidRPr="00CD6DF0">
              <w:rPr>
                <w:szCs w:val="28"/>
                <w:lang w:val="en-US" w:eastAsia="zh-CN"/>
              </w:rPr>
              <w:fldChar w:fldCharType="end"/>
            </w:r>
            <w:r w:rsidRPr="00CD6DF0">
              <w:rPr>
                <w:szCs w:val="28"/>
                <w:lang w:val="en-US" w:eastAsia="zh-CN"/>
              </w:rPr>
              <w:t>=</w:t>
            </w:r>
            <w:proofErr w:type="spellStart"/>
            <w:r w:rsidRPr="00CD6DF0">
              <w:rPr>
                <w:i/>
                <w:szCs w:val="28"/>
                <w:lang w:val="en-US" w:eastAsia="ko-KR"/>
              </w:rPr>
              <w:t>N</w:t>
            </w:r>
            <w:r w:rsidRPr="00CD6DF0">
              <w:rPr>
                <w:i/>
                <w:szCs w:val="28"/>
                <w:vertAlign w:val="subscript"/>
                <w:lang w:val="en-US" w:eastAsia="ko-KR"/>
              </w:rPr>
              <w:t>SB</w:t>
            </w:r>
            <w:r w:rsidRPr="00CD6DF0">
              <w:rPr>
                <w:i/>
                <w:szCs w:val="28"/>
                <w:lang w:val="en-US" w:eastAsia="ko-KR"/>
              </w:rPr>
              <w:t>×R</w:t>
            </w:r>
            <w:proofErr w:type="spellEnd"/>
            <w:r w:rsidRPr="00CD6DF0">
              <w:rPr>
                <w:szCs w:val="28"/>
                <w:lang w:val="en-US" w:eastAsia="zh-CN"/>
              </w:rPr>
              <w:t>)&gt;13</w:t>
            </w:r>
            <w:r w:rsidRPr="00CD6DF0">
              <w:rPr>
                <w:rFonts w:hint="eastAsia"/>
                <w:iCs/>
                <w:lang w:val="en-US" w:eastAsia="zh-CN"/>
              </w:rPr>
              <w:t>:</w:t>
            </w:r>
          </w:p>
          <w:p w14:paraId="2C074EAD" w14:textId="77777777" w:rsidR="00CD6DF0" w:rsidRPr="00CD6DF0" w:rsidRDefault="00CD6DF0" w:rsidP="00F5176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For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Alt1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: </w:t>
            </w:r>
          </w:p>
          <w:p w14:paraId="2F620742" w14:textId="77777777" w:rsidR="00CD6DF0" w:rsidRPr="00CD6DF0" w:rsidRDefault="00CD6DF0" w:rsidP="00F51761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Identify alternatives for padding schemes in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RAN1#97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 (Reno)</w:t>
            </w:r>
          </w:p>
          <w:p w14:paraId="5EBD4298" w14:textId="77777777" w:rsidR="00CD6DF0" w:rsidRPr="00CD6DF0" w:rsidRDefault="00CD6DF0" w:rsidP="00F51761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Select one from the alternatives for padding scheme by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RAN1#98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 (Prague)</w:t>
            </w:r>
          </w:p>
          <w:p w14:paraId="1DB0B656" w14:textId="77777777" w:rsidR="00CD6DF0" w:rsidRPr="00CD6DF0" w:rsidRDefault="00CD6DF0" w:rsidP="00F5176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For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Alt</w:t>
            </w:r>
            <w:r w:rsidRPr="00CD6DF0">
              <w:rPr>
                <w:iCs/>
                <w:lang w:val="en-US" w:eastAsia="zh-CN"/>
              </w:rPr>
              <w:t>2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: </w:t>
            </w:r>
          </w:p>
          <w:p w14:paraId="1F4FB10C" w14:textId="77777777" w:rsidR="00CD6DF0" w:rsidRPr="00CD6DF0" w:rsidRDefault="00CD6DF0" w:rsidP="00F51761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Identify alternatives in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RAN1#97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 (Reno)</w:t>
            </w:r>
          </w:p>
          <w:p w14:paraId="7A56638F" w14:textId="7A3EAF44" w:rsidR="00CD6DF0" w:rsidRPr="00CD6DF0" w:rsidRDefault="00CD6DF0" w:rsidP="00F51761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iCs/>
                <w:lang w:val="en-US" w:eastAsia="zh-CN"/>
              </w:rPr>
            </w:pPr>
            <w:r w:rsidRPr="00CD6DF0">
              <w:rPr>
                <w:rFonts w:hint="eastAsia"/>
                <w:iCs/>
                <w:lang w:val="en-US" w:eastAsia="zh-CN"/>
              </w:rPr>
              <w:t xml:space="preserve">Select one from the alternatives by </w:t>
            </w:r>
            <w:proofErr w:type="spellStart"/>
            <w:r w:rsidRPr="00CD6DF0">
              <w:rPr>
                <w:rFonts w:hint="eastAsia"/>
                <w:iCs/>
                <w:lang w:val="en-US" w:eastAsia="zh-CN"/>
              </w:rPr>
              <w:t>RAN1#98</w:t>
            </w:r>
            <w:proofErr w:type="spellEnd"/>
            <w:r w:rsidRPr="00CD6DF0">
              <w:rPr>
                <w:rFonts w:hint="eastAsia"/>
                <w:iCs/>
                <w:lang w:val="en-US" w:eastAsia="zh-CN"/>
              </w:rPr>
              <w:t xml:space="preserve"> (Prague)</w:t>
            </w:r>
          </w:p>
        </w:tc>
      </w:tr>
    </w:tbl>
    <w:p w14:paraId="72E5600B" w14:textId="56A2235C" w:rsidR="00DE7A3E" w:rsidRDefault="007002DB" w:rsidP="00A7166B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lastRenderedPageBreak/>
        <w:t xml:space="preserve">The </w:t>
      </w:r>
      <w:r w:rsidR="0053271C">
        <w:rPr>
          <w:iCs/>
          <w:sz w:val="22"/>
          <w:lang w:val="en-US"/>
        </w:rPr>
        <w:t>performance of</w:t>
      </w:r>
      <w:r w:rsidR="00D10460">
        <w:rPr>
          <w:iCs/>
          <w:sz w:val="22"/>
          <w:lang w:val="en-US"/>
        </w:rPr>
        <w:t xml:space="preserve"> Type II CSI DFT-based compression with</w:t>
      </w:r>
      <w:r>
        <w:rPr>
          <w:iCs/>
          <w:sz w:val="22"/>
          <w:lang w:val="en-US"/>
        </w:rPr>
        <w:t xml:space="preserve"> padding is determined by the position</w:t>
      </w:r>
      <w:r w:rsidR="00D47234">
        <w:rPr>
          <w:iCs/>
          <w:sz w:val="22"/>
          <w:lang w:val="en-US"/>
        </w:rPr>
        <w:t>s</w:t>
      </w:r>
      <w:r>
        <w:rPr>
          <w:iCs/>
          <w:sz w:val="22"/>
          <w:lang w:val="en-US"/>
        </w:rPr>
        <w:t xml:space="preserve"> and value</w:t>
      </w:r>
      <w:r w:rsidR="00D47234">
        <w:rPr>
          <w:iCs/>
          <w:sz w:val="22"/>
          <w:lang w:val="en-US"/>
        </w:rPr>
        <w:t>s</w:t>
      </w:r>
      <w:r>
        <w:rPr>
          <w:iCs/>
          <w:sz w:val="22"/>
          <w:lang w:val="en-US"/>
        </w:rPr>
        <w:t xml:space="preserve"> of</w:t>
      </w:r>
      <w:r w:rsidR="006800D1">
        <w:rPr>
          <w:iCs/>
          <w:sz w:val="22"/>
          <w:lang w:val="en-US"/>
        </w:rPr>
        <w:t xml:space="preserve"> additional</w:t>
      </w:r>
      <w:r>
        <w:rPr>
          <w:iCs/>
          <w:sz w:val="22"/>
          <w:lang w:val="en-US"/>
        </w:rPr>
        <w:t xml:space="preserve"> FD coefficients.</w:t>
      </w:r>
      <w:r w:rsidR="00B8369E">
        <w:rPr>
          <w:iCs/>
          <w:sz w:val="22"/>
          <w:lang w:val="en-US"/>
        </w:rPr>
        <w:t xml:space="preserve"> </w:t>
      </w:r>
      <w:r w:rsidR="002B2E52">
        <w:rPr>
          <w:iCs/>
          <w:sz w:val="22"/>
          <w:lang w:val="en-US"/>
        </w:rPr>
        <w:t>In order to minimize edge effects it is desirable to distribute additional FD coefficients at the both edges</w:t>
      </w:r>
      <w:r w:rsidR="00CB30FD">
        <w:rPr>
          <w:iCs/>
          <w:sz w:val="22"/>
          <w:lang w:val="en-US"/>
        </w:rPr>
        <w:t xml:space="preserve"> as it is illustrated in figure 1</w:t>
      </w:r>
      <w:r w:rsidR="00955A5F">
        <w:rPr>
          <w:iCs/>
          <w:sz w:val="22"/>
          <w:lang w:val="en-US"/>
        </w:rPr>
        <w:t xml:space="preserve"> for the case with </w:t>
      </w:r>
      <w:r w:rsidR="00955A5F" w:rsidRPr="00DA288D">
        <w:rPr>
          <w:i/>
          <w:iCs/>
          <w:sz w:val="22"/>
          <w:lang w:val="en-US"/>
        </w:rPr>
        <w:t>R</w:t>
      </w:r>
      <w:r w:rsidR="00955A5F">
        <w:rPr>
          <w:iCs/>
          <w:sz w:val="22"/>
          <w:lang w:val="en-US"/>
        </w:rPr>
        <w:t xml:space="preserve"> = 1 and </w:t>
      </w:r>
      <w:proofErr w:type="spellStart"/>
      <w:r w:rsidR="00955A5F" w:rsidRPr="00955A5F">
        <w:rPr>
          <w:i/>
          <w:iCs/>
          <w:sz w:val="22"/>
          <w:lang w:val="en-US"/>
        </w:rPr>
        <w:t>N</w:t>
      </w:r>
      <w:r w:rsidR="00955A5F" w:rsidRPr="00955A5F">
        <w:rPr>
          <w:iCs/>
          <w:sz w:val="22"/>
          <w:vertAlign w:val="subscript"/>
          <w:lang w:val="en-US"/>
        </w:rPr>
        <w:t>3</w:t>
      </w:r>
      <w:proofErr w:type="spellEnd"/>
      <w:r w:rsidR="00955A5F">
        <w:rPr>
          <w:iCs/>
          <w:sz w:val="22"/>
          <w:lang w:val="en-US"/>
        </w:rPr>
        <w:t xml:space="preserve"> = </w:t>
      </w:r>
      <w:proofErr w:type="spellStart"/>
      <w:r w:rsidR="00955A5F" w:rsidRPr="00955A5F">
        <w:rPr>
          <w:i/>
          <w:iCs/>
          <w:sz w:val="22"/>
          <w:lang w:val="en-US"/>
        </w:rPr>
        <w:t>N</w:t>
      </w:r>
      <w:r w:rsidR="00955A5F" w:rsidRPr="00955A5F">
        <w:rPr>
          <w:i/>
          <w:iCs/>
          <w:sz w:val="22"/>
          <w:vertAlign w:val="subscript"/>
          <w:lang w:val="en-US"/>
        </w:rPr>
        <w:t>sb</w:t>
      </w:r>
      <w:r w:rsidR="00955A5F">
        <w:rPr>
          <w:iCs/>
          <w:sz w:val="22"/>
          <w:lang w:val="en-US"/>
        </w:rPr>
        <w:t>+2</w:t>
      </w:r>
      <w:proofErr w:type="spellEnd"/>
      <w:r w:rsidR="002B2E52">
        <w:rPr>
          <w:iCs/>
          <w:sz w:val="22"/>
          <w:lang w:val="en-US"/>
        </w:rPr>
        <w:t xml:space="preserve">. </w:t>
      </w:r>
      <w:r w:rsidR="00A405CA">
        <w:rPr>
          <w:iCs/>
          <w:sz w:val="22"/>
          <w:lang w:val="en-US"/>
        </w:rPr>
        <w:t>V</w:t>
      </w:r>
      <w:r w:rsidR="00C40C7D">
        <w:rPr>
          <w:iCs/>
          <w:sz w:val="22"/>
          <w:lang w:val="en-US"/>
        </w:rPr>
        <w:t xml:space="preserve">alues of additional FD coefficients should be selected in such way </w:t>
      </w:r>
      <w:r w:rsidR="00A405CA">
        <w:rPr>
          <w:iCs/>
          <w:sz w:val="22"/>
          <w:lang w:val="en-US"/>
        </w:rPr>
        <w:t>to maintain high correlation properties</w:t>
      </w:r>
      <w:r w:rsidR="00A07329">
        <w:rPr>
          <w:iCs/>
          <w:sz w:val="22"/>
          <w:lang w:val="en-US"/>
        </w:rPr>
        <w:t>, for example</w:t>
      </w:r>
      <w:r w:rsidR="00386F21">
        <w:rPr>
          <w:iCs/>
          <w:sz w:val="22"/>
          <w:lang w:val="en-US"/>
        </w:rPr>
        <w:t xml:space="preserve"> v</w:t>
      </w:r>
      <w:r w:rsidR="004B3198">
        <w:rPr>
          <w:iCs/>
          <w:sz w:val="22"/>
          <w:lang w:val="en-US"/>
        </w:rPr>
        <w:t xml:space="preserve">alues of additional FD coefficients </w:t>
      </w:r>
      <w:r w:rsidR="001F07B7">
        <w:rPr>
          <w:iCs/>
          <w:sz w:val="22"/>
          <w:lang w:val="en-US"/>
        </w:rPr>
        <w:t>can be</w:t>
      </w:r>
      <w:r w:rsidR="004B3198">
        <w:rPr>
          <w:iCs/>
          <w:sz w:val="22"/>
          <w:lang w:val="en-US"/>
        </w:rPr>
        <w:t xml:space="preserve"> equal to the nearest FD coefficient corresponding to the actual </w:t>
      </w:r>
      <w:proofErr w:type="spellStart"/>
      <w:r w:rsidR="004B3198">
        <w:rPr>
          <w:iCs/>
          <w:sz w:val="22"/>
          <w:lang w:val="en-US"/>
        </w:rPr>
        <w:t>subband</w:t>
      </w:r>
      <w:r w:rsidR="005474A0">
        <w:rPr>
          <w:iCs/>
          <w:sz w:val="22"/>
          <w:lang w:val="en-US"/>
        </w:rPr>
        <w:t>s</w:t>
      </w:r>
      <w:proofErr w:type="spellEnd"/>
      <w:r w:rsidR="004B3198">
        <w:rPr>
          <w:iCs/>
          <w:sz w:val="22"/>
          <w:lang w:val="en-US"/>
        </w:rPr>
        <w:t xml:space="preserve"> (FD compression unit</w:t>
      </w:r>
      <w:r w:rsidR="005474A0">
        <w:rPr>
          <w:iCs/>
          <w:sz w:val="22"/>
          <w:lang w:val="en-US"/>
        </w:rPr>
        <w:t>s</w:t>
      </w:r>
      <w:r w:rsidR="004B3198">
        <w:rPr>
          <w:iCs/>
          <w:sz w:val="22"/>
          <w:lang w:val="en-US"/>
        </w:rPr>
        <w:t>).</w:t>
      </w:r>
    </w:p>
    <w:p w14:paraId="4D495E21" w14:textId="469FFE5F" w:rsidR="00C62FBB" w:rsidRDefault="00C62FBB" w:rsidP="00C62FBB">
      <w:pPr>
        <w:spacing w:before="240"/>
        <w:jc w:val="center"/>
      </w:pPr>
      <w:r>
        <w:object w:dxaOrig="7020" w:dyaOrig="1848" w14:anchorId="1E760F1D">
          <v:shape id="_x0000_i1032" type="#_x0000_t75" style="width:507pt;height:133.2pt" o:ole="">
            <v:imagedata r:id="rId24" o:title=""/>
          </v:shape>
          <o:OLEObject Type="Embed" ProgID="Visio.Drawing.15" ShapeID="_x0000_i1032" DrawAspect="Content" ObjectID="_1618391664" r:id="rId25"/>
        </w:object>
      </w:r>
    </w:p>
    <w:p w14:paraId="224683F0" w14:textId="6C8352CD" w:rsidR="00C62FBB" w:rsidRDefault="00C62FBB" w:rsidP="00C62FBB">
      <w:pPr>
        <w:spacing w:before="240"/>
        <w:jc w:val="center"/>
        <w:rPr>
          <w:sz w:val="22"/>
        </w:rPr>
      </w:pPr>
      <w:r w:rsidRPr="008932F6">
        <w:rPr>
          <w:b/>
          <w:sz w:val="22"/>
        </w:rPr>
        <w:t>Figure 1</w:t>
      </w:r>
      <w:r w:rsidRPr="00955A5F">
        <w:rPr>
          <w:sz w:val="22"/>
        </w:rPr>
        <w:t>. Position of additional FD coefficients</w:t>
      </w:r>
    </w:p>
    <w:p w14:paraId="6C2A92F4" w14:textId="77777777" w:rsidR="00DC7034" w:rsidRPr="00E73989" w:rsidRDefault="00DC7034" w:rsidP="00DC7034">
      <w:pPr>
        <w:spacing w:before="240"/>
        <w:rPr>
          <w:b/>
          <w:i/>
          <w:iCs/>
          <w:sz w:val="22"/>
          <w:lang w:val="en-US"/>
        </w:rPr>
      </w:pPr>
      <w:r w:rsidRPr="00E73989">
        <w:rPr>
          <w:b/>
          <w:i/>
          <w:iCs/>
          <w:sz w:val="22"/>
          <w:lang w:val="en-US"/>
        </w:rPr>
        <w:t>Proposal 1</w:t>
      </w:r>
    </w:p>
    <w:p w14:paraId="385489E9" w14:textId="37C7E296" w:rsidR="00DC7034" w:rsidRPr="00B577A9" w:rsidRDefault="00DC7034" w:rsidP="00F51761">
      <w:pPr>
        <w:pStyle w:val="ListParagraph"/>
        <w:numPr>
          <w:ilvl w:val="0"/>
          <w:numId w:val="21"/>
        </w:numPr>
        <w:rPr>
          <w:rFonts w:ascii="Times New Roman" w:hAnsi="Times New Roman"/>
          <w:iCs/>
        </w:rPr>
      </w:pPr>
      <w:r w:rsidRPr="00E73989">
        <w:rPr>
          <w:rFonts w:ascii="Times New Roman" w:hAnsi="Times New Roman"/>
          <w:iCs/>
        </w:rPr>
        <w:t xml:space="preserve">If DFT size </w:t>
      </w:r>
      <w:proofErr w:type="spellStart"/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Pr="00E73989">
        <w:rPr>
          <w:rFonts w:ascii="Times New Roman" w:hAnsi="Times New Roman"/>
          <w:iCs/>
        </w:rPr>
        <w:t xml:space="preserve"> is not equal to the number of FD compression units </w:t>
      </w:r>
      <w:proofErr w:type="spellStart"/>
      <w:r w:rsidRPr="00E73989">
        <w:rPr>
          <w:rFonts w:ascii="Times New Roman" w:hAnsi="Times New Roman"/>
          <w:i/>
          <w:iCs/>
        </w:rPr>
        <w:t>R</w:t>
      </w:r>
      <w:r w:rsidRPr="00E73989">
        <w:rPr>
          <w:rFonts w:ascii="Times New Roman" w:hAnsi="Times New Roman"/>
          <w:iCs/>
        </w:rPr>
        <w:t>∙</w:t>
      </w:r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/>
          <w:iCs/>
          <w:vertAlign w:val="subscript"/>
        </w:rPr>
        <w:t>sb</w:t>
      </w:r>
      <w:proofErr w:type="spellEnd"/>
      <w:r w:rsidRPr="00E73989">
        <w:rPr>
          <w:rFonts w:ascii="Times New Roman" w:hAnsi="Times New Roman"/>
          <w:iCs/>
        </w:rPr>
        <w:t xml:space="preserve"> the following padding scheme</w:t>
      </w:r>
      <w:r w:rsidR="00B25DD1">
        <w:rPr>
          <w:rFonts w:ascii="Times New Roman" w:hAnsi="Times New Roman"/>
          <w:iCs/>
        </w:rPr>
        <w:t xml:space="preserve"> </w:t>
      </w:r>
      <w:r w:rsidRPr="00E73989">
        <w:rPr>
          <w:rFonts w:ascii="Times New Roman" w:hAnsi="Times New Roman"/>
          <w:iCs/>
        </w:rPr>
        <w:t>is considered</w:t>
      </w:r>
      <w:r w:rsidR="00B15997" w:rsidRPr="00B15997">
        <w:rPr>
          <w:rFonts w:ascii="Times New Roman" w:hAnsi="Times New Roman"/>
          <w:iCs/>
        </w:rPr>
        <w:t xml:space="preserve"> </w:t>
      </w:r>
      <w:r w:rsidR="00B15997" w:rsidRPr="00E73989">
        <w:rPr>
          <w:rFonts w:ascii="Times New Roman" w:hAnsi="Times New Roman"/>
          <w:iCs/>
        </w:rPr>
        <w:t xml:space="preserve">for </w:t>
      </w:r>
      <w:r w:rsidR="00B15997">
        <w:rPr>
          <w:rFonts w:ascii="Times New Roman" w:hAnsi="Times New Roman"/>
          <w:iCs/>
        </w:rPr>
        <w:t>a</w:t>
      </w:r>
      <w:r w:rsidR="00B15997" w:rsidRPr="00E73989">
        <w:rPr>
          <w:rFonts w:ascii="Times New Roman" w:hAnsi="Times New Roman"/>
          <w:iCs/>
        </w:rPr>
        <w:t xml:space="preserve"> set of FD coefficients </w:t>
      </w:r>
      <w:proofErr w:type="spellStart"/>
      <w:r w:rsidR="00B15997" w:rsidRPr="00E73989">
        <w:rPr>
          <w:rFonts w:ascii="Times New Roman" w:hAnsi="Times New Roman"/>
          <w:i/>
          <w:iCs/>
        </w:rPr>
        <w:t>c</w:t>
      </w:r>
      <w:r w:rsidR="00B15997" w:rsidRPr="00E73989">
        <w:rPr>
          <w:rFonts w:ascii="Times New Roman" w:hAnsi="Times New Roman"/>
          <w:i/>
          <w:iCs/>
          <w:vertAlign w:val="subscript"/>
        </w:rPr>
        <w:t>n</w:t>
      </w:r>
      <w:proofErr w:type="spellEnd"/>
      <w:r w:rsidR="00B15997" w:rsidRPr="00E73989">
        <w:rPr>
          <w:rFonts w:ascii="Times New Roman" w:hAnsi="Times New Roman"/>
          <w:iCs/>
        </w:rPr>
        <w:t xml:space="preserve">, </w:t>
      </w:r>
      <w:r w:rsidR="00B15997" w:rsidRPr="00E73989">
        <w:rPr>
          <w:rFonts w:ascii="Times New Roman" w:hAnsi="Times New Roman"/>
          <w:i/>
          <w:iCs/>
        </w:rPr>
        <w:t>n</w:t>
      </w:r>
      <w:r w:rsidR="00B15997" w:rsidRPr="00E73989">
        <w:rPr>
          <w:rFonts w:ascii="Times New Roman" w:hAnsi="Times New Roman"/>
          <w:iCs/>
        </w:rPr>
        <w:t xml:space="preserve"> = 0,1,…,</w:t>
      </w:r>
      <w:proofErr w:type="spellStart"/>
      <w:r w:rsidR="00B15997" w:rsidRPr="00E73989">
        <w:rPr>
          <w:rFonts w:ascii="Times New Roman" w:hAnsi="Times New Roman"/>
          <w:i/>
          <w:iCs/>
        </w:rPr>
        <w:t>N</w:t>
      </w:r>
      <w:r w:rsidR="00B15997"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="00B15997" w:rsidRPr="00DA5667">
        <w:rPr>
          <w:rFonts w:ascii="Times New Roman" w:hAnsi="Times New Roman"/>
          <w:i/>
          <w:iCs/>
        </w:rPr>
        <w:t>-</w:t>
      </w:r>
      <w:r w:rsidR="00B15997" w:rsidRPr="00DA5667">
        <w:rPr>
          <w:rFonts w:ascii="Times New Roman" w:hAnsi="Times New Roman"/>
          <w:iCs/>
        </w:rPr>
        <w:t>1</w:t>
      </w:r>
      <w:r w:rsidR="001A0204">
        <w:rPr>
          <w:rFonts w:ascii="Times New Roman" w:hAnsi="Times New Roman"/>
          <w:iCs/>
        </w:rPr>
        <w:t>,</w:t>
      </w:r>
      <w:r w:rsidR="00B15997">
        <w:rPr>
          <w:rFonts w:ascii="Times New Roman" w:hAnsi="Times New Roman"/>
          <w:iCs/>
        </w:rPr>
        <w:t xml:space="preserve"> with </w:t>
      </w:r>
      <w:r w:rsidR="00B15997" w:rsidRPr="00A13F33">
        <w:rPr>
          <w:rFonts w:ascii="Times New Roman" w:hAnsi="Times New Roman"/>
          <w:i/>
          <w:iCs/>
        </w:rPr>
        <w:t>N</w:t>
      </w:r>
      <w:r w:rsidR="00B15997" w:rsidRPr="00A13F33">
        <w:rPr>
          <w:rFonts w:ascii="Times New Roman" w:hAnsi="Times New Roman"/>
          <w:i/>
          <w:iCs/>
          <w:vertAlign w:val="subscript"/>
        </w:rPr>
        <w:t>p</w:t>
      </w:r>
      <w:r w:rsidR="00B15997">
        <w:rPr>
          <w:rFonts w:ascii="Times New Roman" w:hAnsi="Times New Roman"/>
          <w:iCs/>
        </w:rPr>
        <w:t xml:space="preserve"> = </w:t>
      </w:r>
      <w:proofErr w:type="spellStart"/>
      <w:r w:rsidR="00B15997" w:rsidRPr="00E73989">
        <w:rPr>
          <w:rFonts w:ascii="Times New Roman" w:hAnsi="Times New Roman"/>
          <w:i/>
          <w:iCs/>
        </w:rPr>
        <w:t>N</w:t>
      </w:r>
      <w:r w:rsidR="00B15997"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="00B15997" w:rsidRPr="00A13F33">
        <w:rPr>
          <w:rFonts w:ascii="Times New Roman" w:hAnsi="Times New Roman"/>
          <w:i/>
          <w:iCs/>
        </w:rPr>
        <w:t xml:space="preserve"> </w:t>
      </w:r>
      <w:r w:rsidR="00B15997">
        <w:rPr>
          <w:rFonts w:ascii="Times New Roman" w:hAnsi="Times New Roman"/>
          <w:i/>
          <w:iCs/>
        </w:rPr>
        <w:t xml:space="preserve">- </w:t>
      </w:r>
      <w:proofErr w:type="spellStart"/>
      <w:r w:rsidR="00B15997" w:rsidRPr="00E73989">
        <w:rPr>
          <w:rFonts w:ascii="Times New Roman" w:hAnsi="Times New Roman"/>
          <w:i/>
          <w:iCs/>
        </w:rPr>
        <w:t>R</w:t>
      </w:r>
      <w:r w:rsidR="00B15997" w:rsidRPr="00E73989">
        <w:rPr>
          <w:rFonts w:ascii="Times New Roman" w:hAnsi="Times New Roman"/>
          <w:iCs/>
        </w:rPr>
        <w:t>∙</w:t>
      </w:r>
      <w:r w:rsidR="00B15997" w:rsidRPr="00E73989">
        <w:rPr>
          <w:rFonts w:ascii="Times New Roman" w:hAnsi="Times New Roman"/>
          <w:i/>
          <w:iCs/>
        </w:rPr>
        <w:t>N</w:t>
      </w:r>
      <w:r w:rsidR="00B15997" w:rsidRPr="00E73989">
        <w:rPr>
          <w:rFonts w:ascii="Times New Roman" w:hAnsi="Times New Roman"/>
          <w:i/>
          <w:iCs/>
          <w:vertAlign w:val="subscript"/>
        </w:rPr>
        <w:t>sb</w:t>
      </w:r>
      <w:proofErr w:type="spellEnd"/>
      <w:r w:rsidR="00B15997">
        <w:rPr>
          <w:rFonts w:ascii="Times New Roman" w:hAnsi="Times New Roman"/>
          <w:i/>
          <w:iCs/>
        </w:rPr>
        <w:t xml:space="preserve"> </w:t>
      </w:r>
      <w:r w:rsidR="00B15997" w:rsidRPr="00A13F33">
        <w:rPr>
          <w:rFonts w:ascii="Times New Roman" w:hAnsi="Times New Roman"/>
          <w:iCs/>
        </w:rPr>
        <w:t>a</w:t>
      </w:r>
      <w:r w:rsidR="00B15997">
        <w:rPr>
          <w:rFonts w:ascii="Times New Roman" w:hAnsi="Times New Roman"/>
          <w:iCs/>
        </w:rPr>
        <w:t>dditional FD coefficients</w:t>
      </w:r>
    </w:p>
    <w:p w14:paraId="63BBA98C" w14:textId="0E9652C8" w:rsidR="00B577A9" w:rsidRPr="00DA5667" w:rsidRDefault="00B25DD1" w:rsidP="00F51761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="00B15997" w:rsidRPr="00B15997">
        <w:rPr>
          <w:rFonts w:ascii="Times New Roman" w:hAnsi="Times New Roman"/>
          <w:i/>
          <w:iCs/>
        </w:rPr>
        <w:t>N</w:t>
      </w:r>
      <w:r w:rsidR="00B15997" w:rsidRPr="00B15997">
        <w:rPr>
          <w:rFonts w:ascii="Times New Roman" w:hAnsi="Times New Roman"/>
          <w:i/>
          <w:iCs/>
          <w:vertAlign w:val="subscript"/>
        </w:rPr>
        <w:t>p</w:t>
      </w:r>
      <w:r w:rsidR="00B15997">
        <w:rPr>
          <w:rFonts w:ascii="Times New Roman" w:hAnsi="Times New Roman"/>
          <w:iCs/>
        </w:rPr>
        <w:t xml:space="preserve"> = 1, additional FD coefficient</w:t>
      </w:r>
      <w:r w:rsidR="001A0204">
        <w:rPr>
          <w:rFonts w:ascii="Times New Roman" w:hAnsi="Times New Roman"/>
          <w:iCs/>
        </w:rPr>
        <w:t xml:space="preserve">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645C8A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>
        <w:rPr>
          <w:rFonts w:ascii="Times New Roman" w:hAnsi="Times New Roman"/>
          <w:iCs/>
        </w:rPr>
        <w:t xml:space="preserve"> =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645C8A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 w:rsidRPr="00DA5667">
        <w:rPr>
          <w:rFonts w:ascii="Times New Roman" w:hAnsi="Times New Roman"/>
          <w:iCs/>
          <w:vertAlign w:val="subscript"/>
        </w:rPr>
        <w:t>-1</w:t>
      </w:r>
      <w:r w:rsidR="001A0204">
        <w:rPr>
          <w:rFonts w:ascii="Times New Roman" w:hAnsi="Times New Roman"/>
          <w:iCs/>
        </w:rPr>
        <w:t xml:space="preserve">, </w:t>
      </w:r>
      <w:proofErr w:type="spellStart"/>
      <w:r w:rsidR="00DA5667" w:rsidRPr="00DA5667">
        <w:rPr>
          <w:rFonts w:ascii="Times New Roman" w:hAnsi="Times New Roman"/>
          <w:i/>
          <w:iCs/>
        </w:rPr>
        <w:t>k</w:t>
      </w:r>
      <w:r w:rsidR="00645C8A">
        <w:rPr>
          <w:rFonts w:ascii="Times New Roman" w:hAnsi="Times New Roman"/>
          <w:i/>
          <w:iCs/>
        </w:rPr>
        <w:t>1</w:t>
      </w:r>
      <w:proofErr w:type="spellEnd"/>
      <w:r w:rsidR="00DA5667">
        <w:rPr>
          <w:rFonts w:ascii="Times New Roman" w:hAnsi="Times New Roman"/>
          <w:iCs/>
        </w:rPr>
        <w:t xml:space="preserve"> = </w:t>
      </w:r>
      <w:proofErr w:type="spellStart"/>
      <w:r w:rsidR="00DA5667" w:rsidRPr="00DA5667">
        <w:rPr>
          <w:rFonts w:ascii="Times New Roman" w:hAnsi="Times New Roman"/>
          <w:i/>
          <w:iCs/>
        </w:rPr>
        <w:t>N</w:t>
      </w:r>
      <w:r w:rsidR="00DA5667"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="00DA5667" w:rsidRPr="00DA5667">
        <w:rPr>
          <w:rFonts w:ascii="Times New Roman" w:hAnsi="Times New Roman"/>
          <w:i/>
          <w:iCs/>
        </w:rPr>
        <w:t>-</w:t>
      </w:r>
      <w:r w:rsidR="00FF306D">
        <w:rPr>
          <w:rFonts w:ascii="Times New Roman" w:hAnsi="Times New Roman"/>
          <w:iCs/>
        </w:rPr>
        <w:t>1</w:t>
      </w:r>
    </w:p>
    <w:p w14:paraId="79A3DD1C" w14:textId="53B6DC70" w:rsidR="00DA5667" w:rsidRPr="00DA5667" w:rsidRDefault="00DA5667" w:rsidP="00F51761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Pr="00B15997">
        <w:rPr>
          <w:rFonts w:ascii="Times New Roman" w:hAnsi="Times New Roman"/>
          <w:i/>
          <w:iCs/>
        </w:rPr>
        <w:t>N</w:t>
      </w:r>
      <w:r w:rsidRPr="00B15997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2, additional FD coefficient</w:t>
      </w:r>
      <w:r w:rsidR="007C47B5">
        <w:rPr>
          <w:rFonts w:ascii="Times New Roman" w:hAnsi="Times New Roman"/>
          <w:iCs/>
        </w:rPr>
        <w:t>s</w:t>
      </w:r>
      <w:r>
        <w:rPr>
          <w:rFonts w:ascii="Times New Roman" w:hAnsi="Times New Roman"/>
          <w:iCs/>
        </w:rPr>
        <w:t xml:space="preserve">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>
        <w:rPr>
          <w:rFonts w:ascii="Times New Roman" w:hAnsi="Times New Roman"/>
          <w:iCs/>
        </w:rPr>
        <w:t xml:space="preserve"> =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 w:rsidRPr="00DA5667">
        <w:rPr>
          <w:rFonts w:ascii="Times New Roman" w:hAnsi="Times New Roman"/>
          <w:iCs/>
          <w:vertAlign w:val="subscript"/>
        </w:rPr>
        <w:t>-1</w:t>
      </w:r>
      <w:r w:rsidR="001A0204">
        <w:rPr>
          <w:rFonts w:ascii="Times New Roman" w:hAnsi="Times New Roman"/>
          <w:iCs/>
        </w:rPr>
        <w:t xml:space="preserve">,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 w:rsidRPr="007C47B5">
        <w:rPr>
          <w:rFonts w:ascii="Times New Roman" w:hAnsi="Times New Roman"/>
          <w:i/>
          <w:iCs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 w:rsidR="001A0204">
        <w:rPr>
          <w:rFonts w:ascii="Times New Roman" w:hAnsi="Times New Roman"/>
          <w:iCs/>
        </w:rPr>
        <w:t>1,</w:t>
      </w:r>
      <w:r w:rsidR="00A3317D">
        <w:rPr>
          <w:rFonts w:ascii="Times New Roman" w:hAnsi="Times New Roman"/>
          <w:iCs/>
        </w:rPr>
        <w:t xml:space="preserve"> </w:t>
      </w:r>
      <w:proofErr w:type="spellStart"/>
      <w:r w:rsidR="00A3317D" w:rsidRPr="00DA5667">
        <w:rPr>
          <w:rFonts w:ascii="Times New Roman" w:hAnsi="Times New Roman"/>
          <w:i/>
          <w:iCs/>
        </w:rPr>
        <w:t>c</w:t>
      </w:r>
      <w:r w:rsidR="00A3317D" w:rsidRPr="00DA5667">
        <w:rPr>
          <w:rFonts w:ascii="Times New Roman" w:hAnsi="Times New Roman"/>
          <w:i/>
          <w:iCs/>
          <w:vertAlign w:val="subscript"/>
        </w:rPr>
        <w:t>k</w:t>
      </w:r>
      <w:r w:rsidR="00A3317D">
        <w:rPr>
          <w:rFonts w:ascii="Times New Roman" w:hAnsi="Times New Roman"/>
          <w:i/>
          <w:iCs/>
          <w:vertAlign w:val="subscript"/>
        </w:rPr>
        <w:t>2</w:t>
      </w:r>
      <w:proofErr w:type="spellEnd"/>
      <w:r w:rsidR="00A3317D">
        <w:rPr>
          <w:rFonts w:ascii="Times New Roman" w:hAnsi="Times New Roman"/>
          <w:iCs/>
        </w:rPr>
        <w:t xml:space="preserve"> = </w:t>
      </w:r>
      <w:proofErr w:type="spellStart"/>
      <w:r w:rsidR="00A3317D" w:rsidRPr="00DA5667">
        <w:rPr>
          <w:rFonts w:ascii="Times New Roman" w:hAnsi="Times New Roman"/>
          <w:i/>
          <w:iCs/>
        </w:rPr>
        <w:t>c</w:t>
      </w:r>
      <w:r w:rsidR="00A3317D" w:rsidRPr="00DA5667">
        <w:rPr>
          <w:rFonts w:ascii="Times New Roman" w:hAnsi="Times New Roman"/>
          <w:i/>
          <w:iCs/>
          <w:vertAlign w:val="subscript"/>
        </w:rPr>
        <w:t>k</w:t>
      </w:r>
      <w:r w:rsidR="00A3317D">
        <w:rPr>
          <w:rFonts w:ascii="Times New Roman" w:hAnsi="Times New Roman"/>
          <w:i/>
          <w:iCs/>
          <w:vertAlign w:val="subscript"/>
        </w:rPr>
        <w:t>2</w:t>
      </w:r>
      <w:r w:rsidR="00A3317D">
        <w:rPr>
          <w:rFonts w:ascii="Times New Roman" w:hAnsi="Times New Roman"/>
          <w:iCs/>
          <w:vertAlign w:val="subscript"/>
        </w:rPr>
        <w:t>+</w:t>
      </w:r>
      <w:r w:rsidR="00A3317D" w:rsidRPr="00DA5667">
        <w:rPr>
          <w:rFonts w:ascii="Times New Roman" w:hAnsi="Times New Roman"/>
          <w:iCs/>
          <w:vertAlign w:val="subscript"/>
        </w:rPr>
        <w:t>1</w:t>
      </w:r>
      <w:proofErr w:type="spellEnd"/>
      <w:r w:rsidR="00A3317D">
        <w:rPr>
          <w:rFonts w:ascii="Times New Roman" w:hAnsi="Times New Roman"/>
          <w:iCs/>
        </w:rPr>
        <w:t>,</w:t>
      </w:r>
      <w:r>
        <w:rPr>
          <w:rFonts w:ascii="Times New Roman" w:hAnsi="Times New Roman"/>
          <w:iCs/>
        </w:rPr>
        <w:t xml:space="preserve"> </w:t>
      </w:r>
      <w:proofErr w:type="spellStart"/>
      <w:r w:rsidRPr="007C47B5">
        <w:rPr>
          <w:rFonts w:ascii="Times New Roman" w:hAnsi="Times New Roman"/>
          <w:i/>
          <w:iCs/>
        </w:rPr>
        <w:t>k2</w:t>
      </w:r>
      <w:proofErr w:type="spellEnd"/>
      <w:r>
        <w:rPr>
          <w:rFonts w:ascii="Times New Roman" w:hAnsi="Times New Roman"/>
          <w:iCs/>
        </w:rPr>
        <w:t xml:space="preserve"> = 0</w:t>
      </w:r>
    </w:p>
    <w:p w14:paraId="1C6C0004" w14:textId="40A9F087" w:rsidR="00DC7034" w:rsidRPr="00F22E90" w:rsidRDefault="00AC3081" w:rsidP="00F51761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Pr="00B15997">
        <w:rPr>
          <w:rFonts w:ascii="Times New Roman" w:hAnsi="Times New Roman"/>
          <w:i/>
          <w:iCs/>
        </w:rPr>
        <w:t>N</w:t>
      </w:r>
      <w:r w:rsidRPr="00B15997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3, additional FD coefficient</w:t>
      </w:r>
      <w:r w:rsidR="007C47B5">
        <w:rPr>
          <w:rFonts w:ascii="Times New Roman" w:hAnsi="Times New Roman"/>
          <w:iCs/>
        </w:rPr>
        <w:t>s</w:t>
      </w:r>
      <w:r>
        <w:rPr>
          <w:rFonts w:ascii="Times New Roman" w:hAnsi="Times New Roman"/>
          <w:iCs/>
        </w:rPr>
        <w:t xml:space="preserve">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>
        <w:rPr>
          <w:rFonts w:ascii="Times New Roman" w:hAnsi="Times New Roman"/>
          <w:iCs/>
        </w:rPr>
        <w:t xml:space="preserve"> =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1</w:t>
      </w:r>
      <w:proofErr w:type="spellEnd"/>
      <w:r w:rsidR="001A0204" w:rsidRPr="00DA5667">
        <w:rPr>
          <w:rFonts w:ascii="Times New Roman" w:hAnsi="Times New Roman"/>
          <w:iCs/>
          <w:vertAlign w:val="subscript"/>
        </w:rPr>
        <w:t>-</w:t>
      </w:r>
      <w:r w:rsidR="001A0204">
        <w:rPr>
          <w:rFonts w:ascii="Times New Roman" w:hAnsi="Times New Roman"/>
          <w:iCs/>
          <w:vertAlign w:val="subscript"/>
        </w:rPr>
        <w:t>1</w:t>
      </w:r>
      <w:r w:rsidR="001A0204">
        <w:rPr>
          <w:rFonts w:ascii="Times New Roman" w:hAnsi="Times New Roman"/>
          <w:iCs/>
        </w:rPr>
        <w:t>,</w:t>
      </w:r>
      <w:r w:rsidR="00A3317D">
        <w:rPr>
          <w:rFonts w:ascii="Times New Roman" w:hAnsi="Times New Roman"/>
          <w:iCs/>
        </w:rPr>
        <w:t xml:space="preserve"> </w:t>
      </w:r>
      <w:proofErr w:type="spellStart"/>
      <w:r w:rsidR="00A3317D" w:rsidRPr="00DA5667">
        <w:rPr>
          <w:rFonts w:ascii="Times New Roman" w:hAnsi="Times New Roman"/>
          <w:i/>
          <w:iCs/>
        </w:rPr>
        <w:t>k</w:t>
      </w:r>
      <w:r w:rsidR="00A3317D">
        <w:rPr>
          <w:rFonts w:ascii="Times New Roman" w:hAnsi="Times New Roman"/>
          <w:i/>
          <w:iCs/>
        </w:rPr>
        <w:t>1</w:t>
      </w:r>
      <w:proofErr w:type="spellEnd"/>
      <w:r w:rsidR="00A3317D">
        <w:rPr>
          <w:rFonts w:ascii="Times New Roman" w:hAnsi="Times New Roman"/>
          <w:iCs/>
        </w:rPr>
        <w:t xml:space="preserve"> = </w:t>
      </w:r>
      <w:proofErr w:type="spellStart"/>
      <w:r w:rsidR="00A3317D" w:rsidRPr="00DA5667">
        <w:rPr>
          <w:rFonts w:ascii="Times New Roman" w:hAnsi="Times New Roman"/>
          <w:i/>
          <w:iCs/>
        </w:rPr>
        <w:t>N</w:t>
      </w:r>
      <w:r w:rsidR="00A3317D"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="00A3317D" w:rsidRPr="00DA5667">
        <w:rPr>
          <w:rFonts w:ascii="Times New Roman" w:hAnsi="Times New Roman"/>
          <w:i/>
          <w:iCs/>
        </w:rPr>
        <w:t>-</w:t>
      </w:r>
      <w:r w:rsidR="00A3317D">
        <w:rPr>
          <w:rFonts w:ascii="Times New Roman" w:hAnsi="Times New Roman"/>
          <w:iCs/>
        </w:rPr>
        <w:t xml:space="preserve">2,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2</w:t>
      </w:r>
      <w:proofErr w:type="spellEnd"/>
      <w:r w:rsidR="001A0204">
        <w:rPr>
          <w:rFonts w:ascii="Times New Roman" w:hAnsi="Times New Roman"/>
          <w:iCs/>
        </w:rPr>
        <w:t xml:space="preserve"> =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2</w:t>
      </w:r>
      <w:r w:rsidR="001A0204">
        <w:rPr>
          <w:rFonts w:ascii="Times New Roman" w:hAnsi="Times New Roman"/>
          <w:iCs/>
          <w:vertAlign w:val="subscript"/>
        </w:rPr>
        <w:t>+</w:t>
      </w:r>
      <w:r w:rsidR="001A0204" w:rsidRPr="00DA5667">
        <w:rPr>
          <w:rFonts w:ascii="Times New Roman" w:hAnsi="Times New Roman"/>
          <w:iCs/>
          <w:vertAlign w:val="subscript"/>
        </w:rPr>
        <w:t>1</w:t>
      </w:r>
      <w:proofErr w:type="spellEnd"/>
      <w:r w:rsidR="001A0204" w:rsidRPr="00AC3081">
        <w:rPr>
          <w:rFonts w:ascii="Times New Roman" w:hAnsi="Times New Roman"/>
          <w:iCs/>
        </w:rPr>
        <w:t>,</w:t>
      </w:r>
      <w:r w:rsidR="00A3317D">
        <w:rPr>
          <w:rFonts w:ascii="Times New Roman" w:hAnsi="Times New Roman"/>
          <w:iCs/>
        </w:rPr>
        <w:t xml:space="preserve"> </w:t>
      </w:r>
      <w:proofErr w:type="spellStart"/>
      <w:r w:rsidR="00A3317D" w:rsidRPr="007C47B5">
        <w:rPr>
          <w:rFonts w:ascii="Times New Roman" w:hAnsi="Times New Roman"/>
          <w:i/>
          <w:iCs/>
        </w:rPr>
        <w:t>k2</w:t>
      </w:r>
      <w:proofErr w:type="spellEnd"/>
      <w:r w:rsidR="00A3317D">
        <w:rPr>
          <w:rFonts w:ascii="Times New Roman" w:hAnsi="Times New Roman"/>
          <w:iCs/>
        </w:rPr>
        <w:t xml:space="preserve"> = 0, </w:t>
      </w:r>
      <w:r w:rsidR="001A0204" w:rsidRPr="00AC3081">
        <w:rPr>
          <w:rFonts w:ascii="Times New Roman" w:hAnsi="Times New Roman"/>
          <w:iCs/>
        </w:rPr>
        <w:t xml:space="preserve">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1A0204">
        <w:rPr>
          <w:rFonts w:ascii="Times New Roman" w:hAnsi="Times New Roman"/>
          <w:i/>
          <w:iCs/>
          <w:vertAlign w:val="subscript"/>
        </w:rPr>
        <w:t>3</w:t>
      </w:r>
      <w:proofErr w:type="spellEnd"/>
      <w:r w:rsidR="001A0204">
        <w:rPr>
          <w:rFonts w:ascii="Times New Roman" w:hAnsi="Times New Roman"/>
          <w:iCs/>
        </w:rPr>
        <w:t xml:space="preserve"> = </w:t>
      </w:r>
      <w:proofErr w:type="spellStart"/>
      <w:r w:rsidR="001A0204" w:rsidRPr="00DA5667">
        <w:rPr>
          <w:rFonts w:ascii="Times New Roman" w:hAnsi="Times New Roman"/>
          <w:i/>
          <w:iCs/>
        </w:rPr>
        <w:t>c</w:t>
      </w:r>
      <w:r w:rsidR="001A0204" w:rsidRPr="00DA5667">
        <w:rPr>
          <w:rFonts w:ascii="Times New Roman" w:hAnsi="Times New Roman"/>
          <w:i/>
          <w:iCs/>
          <w:vertAlign w:val="subscript"/>
        </w:rPr>
        <w:t>k</w:t>
      </w:r>
      <w:r w:rsidR="00D10460">
        <w:rPr>
          <w:rFonts w:ascii="Times New Roman" w:hAnsi="Times New Roman"/>
          <w:i/>
          <w:iCs/>
          <w:vertAlign w:val="subscript"/>
        </w:rPr>
        <w:t>3</w:t>
      </w:r>
      <w:proofErr w:type="spellEnd"/>
      <w:r w:rsidR="001A0204">
        <w:rPr>
          <w:rFonts w:ascii="Times New Roman" w:hAnsi="Times New Roman"/>
          <w:iCs/>
          <w:vertAlign w:val="subscript"/>
        </w:rPr>
        <w:t>-2</w:t>
      </w:r>
      <w:r w:rsidR="001A0204">
        <w:rPr>
          <w:rFonts w:ascii="Times New Roman" w:hAnsi="Times New Roman"/>
          <w:iCs/>
        </w:rPr>
        <w:t>,</w:t>
      </w:r>
      <w:r>
        <w:rPr>
          <w:rFonts w:ascii="Times New Roman" w:hAnsi="Times New Roman"/>
          <w:iCs/>
        </w:rPr>
        <w:t xml:space="preserve">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 w:rsidR="008944EA">
        <w:rPr>
          <w:rFonts w:ascii="Times New Roman" w:hAnsi="Times New Roman"/>
          <w:i/>
          <w:iCs/>
        </w:rPr>
        <w:t>3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 w:rsidR="008944EA">
        <w:rPr>
          <w:rFonts w:ascii="Times New Roman" w:hAnsi="Times New Roman"/>
          <w:iCs/>
        </w:rPr>
        <w:t>1</w:t>
      </w:r>
    </w:p>
    <w:p w14:paraId="2D2634B6" w14:textId="44B7724B" w:rsidR="00043616" w:rsidRDefault="00A7166B" w:rsidP="00A7166B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 xml:space="preserve">In order to </w:t>
      </w:r>
      <w:r w:rsidR="00FA03AA">
        <w:rPr>
          <w:iCs/>
          <w:sz w:val="22"/>
          <w:lang w:val="en-US"/>
        </w:rPr>
        <w:t>evaluate</w:t>
      </w:r>
      <w:r w:rsidR="005666A2">
        <w:rPr>
          <w:iCs/>
          <w:sz w:val="22"/>
          <w:lang w:val="en-US"/>
        </w:rPr>
        <w:t xml:space="preserve"> the</w:t>
      </w:r>
      <w:r>
        <w:rPr>
          <w:iCs/>
          <w:sz w:val="22"/>
          <w:lang w:val="en-US"/>
        </w:rPr>
        <w:t xml:space="preserve"> performance of</w:t>
      </w:r>
      <w:r w:rsidR="008266A8">
        <w:rPr>
          <w:iCs/>
          <w:sz w:val="22"/>
          <w:lang w:val="en-US"/>
        </w:rPr>
        <w:t xml:space="preserve"> Type II</w:t>
      </w:r>
      <w:r w:rsidR="00EA2B1C">
        <w:rPr>
          <w:iCs/>
          <w:sz w:val="22"/>
          <w:lang w:val="en-US"/>
        </w:rPr>
        <w:t xml:space="preserve"> CSI</w:t>
      </w:r>
      <w:r w:rsidR="008266A8">
        <w:rPr>
          <w:iCs/>
          <w:sz w:val="22"/>
          <w:lang w:val="en-US"/>
        </w:rPr>
        <w:t xml:space="preserve"> DFT-based compression with</w:t>
      </w:r>
      <w:r>
        <w:rPr>
          <w:iCs/>
          <w:sz w:val="22"/>
          <w:lang w:val="en-US"/>
        </w:rPr>
        <w:t xml:space="preserve"> padding and segmentation</w:t>
      </w:r>
      <w:r w:rsidR="005666A2">
        <w:rPr>
          <w:iCs/>
          <w:sz w:val="22"/>
          <w:lang w:val="en-US"/>
        </w:rPr>
        <w:t>,</w:t>
      </w:r>
      <w:r>
        <w:rPr>
          <w:iCs/>
          <w:sz w:val="22"/>
          <w:lang w:val="en-US"/>
        </w:rPr>
        <w:t xml:space="preserve"> system level </w:t>
      </w:r>
      <w:r w:rsidR="00FA03AA">
        <w:rPr>
          <w:iCs/>
          <w:sz w:val="22"/>
          <w:lang w:val="en-US"/>
        </w:rPr>
        <w:t>simulations</w:t>
      </w:r>
      <w:r>
        <w:rPr>
          <w:iCs/>
          <w:sz w:val="22"/>
          <w:lang w:val="en-US"/>
        </w:rPr>
        <w:t xml:space="preserve"> were carried out for Dense Urban</w:t>
      </w:r>
      <w:r w:rsidR="00FF6E50" w:rsidRPr="00FF6E50">
        <w:rPr>
          <w:iCs/>
          <w:sz w:val="22"/>
          <w:lang w:val="en-US"/>
        </w:rPr>
        <w:t xml:space="preserve"> </w:t>
      </w:r>
      <w:r w:rsidR="00FF6E50">
        <w:rPr>
          <w:iCs/>
          <w:sz w:val="22"/>
          <w:lang w:val="en-US"/>
        </w:rPr>
        <w:t>scenario</w:t>
      </w:r>
      <w:r>
        <w:rPr>
          <w:iCs/>
          <w:sz w:val="22"/>
          <w:lang w:val="en-US"/>
        </w:rPr>
        <w:t xml:space="preserve"> with 16 </w:t>
      </w:r>
      <w:proofErr w:type="spellStart"/>
      <w:proofErr w:type="gramStart"/>
      <w:r>
        <w:rPr>
          <w:iCs/>
          <w:sz w:val="22"/>
          <w:lang w:val="en-US"/>
        </w:rPr>
        <w:t>Tx</w:t>
      </w:r>
      <w:proofErr w:type="spellEnd"/>
      <w:proofErr w:type="gramEnd"/>
      <w:r>
        <w:rPr>
          <w:iCs/>
          <w:sz w:val="22"/>
          <w:lang w:val="en-US"/>
        </w:rPr>
        <w:t xml:space="preserve"> antennas at the </w:t>
      </w:r>
      <w:proofErr w:type="spellStart"/>
      <w:r>
        <w:rPr>
          <w:iCs/>
          <w:sz w:val="22"/>
          <w:lang w:val="en-US"/>
        </w:rPr>
        <w:t>gNB</w:t>
      </w:r>
      <w:proofErr w:type="spellEnd"/>
      <w:r>
        <w:rPr>
          <w:iCs/>
          <w:sz w:val="22"/>
          <w:lang w:val="en-US"/>
        </w:rPr>
        <w:t xml:space="preserve"> for 20 MHz and 50 MHz bandwidth</w:t>
      </w:r>
      <w:r w:rsidR="005E57D7">
        <w:rPr>
          <w:iCs/>
          <w:sz w:val="22"/>
          <w:lang w:val="en-US"/>
        </w:rPr>
        <w:t xml:space="preserve"> with 30 kHz subcarrier spacing</w:t>
      </w:r>
      <w:r>
        <w:rPr>
          <w:iCs/>
          <w:sz w:val="22"/>
          <w:lang w:val="en-US"/>
        </w:rPr>
        <w:t xml:space="preserve">. Evaluation results are presented in figures </w:t>
      </w:r>
      <w:r w:rsidR="00A739B6">
        <w:rPr>
          <w:iCs/>
          <w:sz w:val="22"/>
          <w:lang w:val="en-US"/>
        </w:rPr>
        <w:t>1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2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3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 for</w:t>
      </w:r>
      <w:r w:rsidR="0069122F">
        <w:rPr>
          <w:iCs/>
          <w:sz w:val="22"/>
          <w:lang w:val="en-US"/>
        </w:rPr>
        <w:t xml:space="preserve"> rank 1-2</w:t>
      </w:r>
      <w:r>
        <w:rPr>
          <w:iCs/>
          <w:sz w:val="22"/>
          <w:lang w:val="en-US"/>
        </w:rPr>
        <w:t xml:space="preserve"> Type II</w:t>
      </w:r>
      <w:r w:rsidR="00EA2B1C">
        <w:rPr>
          <w:iCs/>
          <w:sz w:val="22"/>
          <w:lang w:val="en-US"/>
        </w:rPr>
        <w:t xml:space="preserve"> CSI</w:t>
      </w:r>
      <w:r>
        <w:rPr>
          <w:iCs/>
          <w:sz w:val="22"/>
          <w:lang w:val="en-US"/>
        </w:rPr>
        <w:t xml:space="preserve"> </w:t>
      </w:r>
      <w:r w:rsidR="005666A2">
        <w:rPr>
          <w:iCs/>
          <w:sz w:val="22"/>
          <w:lang w:val="en-US"/>
        </w:rPr>
        <w:t>DFT-based</w:t>
      </w:r>
      <w:r>
        <w:rPr>
          <w:iCs/>
          <w:sz w:val="22"/>
          <w:lang w:val="en-US"/>
        </w:rPr>
        <w:t xml:space="preserve"> compression with </w:t>
      </w:r>
      <w:r w:rsidRPr="00D43CF9">
        <w:rPr>
          <w:i/>
          <w:iCs/>
          <w:sz w:val="22"/>
          <w:lang w:val="en-US"/>
        </w:rPr>
        <w:t>L</w:t>
      </w:r>
      <w:r w:rsidR="005666A2">
        <w:rPr>
          <w:iCs/>
          <w:sz w:val="22"/>
          <w:lang w:val="en-US"/>
        </w:rPr>
        <w:t> </w:t>
      </w:r>
      <w:r>
        <w:rPr>
          <w:iCs/>
          <w:sz w:val="22"/>
          <w:lang w:val="en-US"/>
        </w:rPr>
        <w:t>=</w:t>
      </w:r>
      <w:r w:rsidR="005666A2">
        <w:rPr>
          <w:iCs/>
          <w:sz w:val="22"/>
          <w:lang w:val="en-US"/>
        </w:rPr>
        <w:t> </w:t>
      </w:r>
      <w:r>
        <w:rPr>
          <w:iCs/>
          <w:sz w:val="22"/>
          <w:lang w:val="en-US"/>
        </w:rPr>
        <w:t>4</w:t>
      </w:r>
      <w:r w:rsidR="00CD5ABE">
        <w:rPr>
          <w:iCs/>
          <w:sz w:val="22"/>
          <w:lang w:val="en-US"/>
        </w:rPr>
        <w:t xml:space="preserve">, </w:t>
      </w:r>
      <w:r w:rsidR="00CD5ABE" w:rsidRPr="00D43CF9">
        <w:rPr>
          <w:i/>
          <w:iCs/>
          <w:sz w:val="22"/>
          <w:lang w:val="en-US"/>
        </w:rPr>
        <w:t>R</w:t>
      </w:r>
      <w:r w:rsidR="00CD5ABE">
        <w:rPr>
          <w:iCs/>
          <w:sz w:val="22"/>
          <w:lang w:val="en-US"/>
        </w:rPr>
        <w:t xml:space="preserve"> = 2</w:t>
      </w:r>
      <w:r>
        <w:rPr>
          <w:iCs/>
          <w:sz w:val="22"/>
          <w:lang w:val="en-US"/>
        </w:rPr>
        <w:t xml:space="preserve">,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 xml:space="preserve">{1/4, 1/2}, </w:t>
      </w:r>
      <w:r w:rsidR="00FF6E50">
        <w:rPr>
          <w:iCs/>
          <w:sz w:val="22"/>
          <w:lang w:val="en-US"/>
        </w:rPr>
        <w:t>evaluation</w:t>
      </w:r>
      <w:r>
        <w:rPr>
          <w:iCs/>
          <w:sz w:val="22"/>
          <w:lang w:val="en-US"/>
        </w:rPr>
        <w:t xml:space="preserve"> results for Rel. 15 Type II</w:t>
      </w:r>
      <w:r w:rsidR="00164281">
        <w:rPr>
          <w:iCs/>
          <w:sz w:val="22"/>
          <w:lang w:val="en-US"/>
        </w:rPr>
        <w:t xml:space="preserve"> </w:t>
      </w:r>
      <w:r w:rsidR="005F63DD">
        <w:rPr>
          <w:iCs/>
          <w:sz w:val="22"/>
          <w:lang w:val="en-US"/>
        </w:rPr>
        <w:t>codebook</w:t>
      </w:r>
      <w:r>
        <w:rPr>
          <w:iCs/>
          <w:sz w:val="22"/>
          <w:lang w:val="en-US"/>
        </w:rPr>
        <w:t xml:space="preserve"> are presented for reference. The detailed evaluation assumptions can be found in the Appendix.</w:t>
      </w:r>
      <w:r w:rsidR="00043616">
        <w:rPr>
          <w:iCs/>
          <w:sz w:val="22"/>
          <w:lang w:val="en-US"/>
        </w:rPr>
        <w:t xml:space="preserve"> Values of CSI configuration parameters considered for evaluations are presented in table 1.</w:t>
      </w:r>
    </w:p>
    <w:p w14:paraId="54E98482" w14:textId="5DC13FE7" w:rsidR="00A7166B" w:rsidRDefault="00043616" w:rsidP="00043616">
      <w:pPr>
        <w:spacing w:before="240"/>
        <w:jc w:val="center"/>
        <w:rPr>
          <w:iCs/>
          <w:sz w:val="22"/>
          <w:lang w:val="en-US"/>
        </w:rPr>
      </w:pPr>
      <w:r w:rsidRPr="005E57D7">
        <w:rPr>
          <w:b/>
          <w:iCs/>
          <w:sz w:val="22"/>
          <w:lang w:val="en-US"/>
        </w:rPr>
        <w:t>Table 1</w:t>
      </w:r>
      <w:r>
        <w:rPr>
          <w:iCs/>
          <w:sz w:val="22"/>
          <w:lang w:val="en-US"/>
        </w:rPr>
        <w:t xml:space="preserve">. </w:t>
      </w:r>
      <w:r w:rsidRPr="00043616">
        <w:rPr>
          <w:iCs/>
          <w:sz w:val="22"/>
          <w:lang w:val="en-US"/>
        </w:rPr>
        <w:t>Values of CSI configuration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451"/>
        <w:gridCol w:w="1451"/>
        <w:gridCol w:w="1451"/>
        <w:gridCol w:w="1452"/>
        <w:gridCol w:w="1452"/>
        <w:gridCol w:w="1452"/>
      </w:tblGrid>
      <w:tr w:rsidR="00E83406" w14:paraId="405369FA" w14:textId="77777777" w:rsidTr="00A9356C">
        <w:tc>
          <w:tcPr>
            <w:tcW w:w="1451" w:type="dxa"/>
            <w:vMerge w:val="restart"/>
          </w:tcPr>
          <w:p w14:paraId="39C2BC25" w14:textId="1E3AAD3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4353" w:type="dxa"/>
            <w:gridSpan w:val="3"/>
          </w:tcPr>
          <w:p w14:paraId="60BC231C" w14:textId="0952EF01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  <w:tc>
          <w:tcPr>
            <w:tcW w:w="4356" w:type="dxa"/>
            <w:gridSpan w:val="3"/>
          </w:tcPr>
          <w:p w14:paraId="72F872A7" w14:textId="5413AA8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50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</w:tr>
      <w:tr w:rsidR="00EC743E" w14:paraId="5065FCA0" w14:textId="77777777" w:rsidTr="00E83406">
        <w:tc>
          <w:tcPr>
            <w:tcW w:w="1451" w:type="dxa"/>
            <w:vMerge/>
          </w:tcPr>
          <w:p w14:paraId="5B1578A8" w14:textId="7777777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1451" w:type="dxa"/>
          </w:tcPr>
          <w:p w14:paraId="61C2A0E4" w14:textId="231246E2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1" w:type="dxa"/>
          </w:tcPr>
          <w:p w14:paraId="02A33F32" w14:textId="1176C85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1" w:type="dxa"/>
          </w:tcPr>
          <w:p w14:paraId="4BBC1803" w14:textId="535213A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  <w:tc>
          <w:tcPr>
            <w:tcW w:w="1452" w:type="dxa"/>
          </w:tcPr>
          <w:p w14:paraId="09F20370" w14:textId="42CC709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2" w:type="dxa"/>
          </w:tcPr>
          <w:p w14:paraId="247A89B9" w14:textId="38077E49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2" w:type="dxa"/>
          </w:tcPr>
          <w:p w14:paraId="0C02543A" w14:textId="128489EB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</w:tr>
      <w:tr w:rsidR="005E57D7" w14:paraId="7497C3D5" w14:textId="77777777" w:rsidTr="00E83406">
        <w:tc>
          <w:tcPr>
            <w:tcW w:w="1451" w:type="dxa"/>
          </w:tcPr>
          <w:p w14:paraId="4C0AD52D" w14:textId="64C07933" w:rsidR="005E57D7" w:rsidRDefault="003B48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 xml:space="preserve">Number of </w:t>
            </w:r>
            <w:proofErr w:type="spellStart"/>
            <w:r>
              <w:rPr>
                <w:iCs/>
                <w:sz w:val="22"/>
                <w:lang w:val="en-US"/>
              </w:rPr>
              <w:t>subbands</w:t>
            </w:r>
            <w:proofErr w:type="spellEnd"/>
          </w:p>
        </w:tc>
        <w:tc>
          <w:tcPr>
            <w:tcW w:w="1451" w:type="dxa"/>
          </w:tcPr>
          <w:p w14:paraId="56A103AD" w14:textId="4213EB63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7A16E600" w14:textId="113A07EA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5B828C41" w14:textId="7A4E5267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2" w:type="dxa"/>
          </w:tcPr>
          <w:p w14:paraId="3A4B7600" w14:textId="29BC34A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7BFAB669" w14:textId="3BA4C0C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5C34E73C" w14:textId="27631C5B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</w:tr>
      <w:tr w:rsidR="00EC743E" w14:paraId="10B0B8F1" w14:textId="77777777" w:rsidTr="00E83406">
        <w:tc>
          <w:tcPr>
            <w:tcW w:w="1451" w:type="dxa"/>
          </w:tcPr>
          <w:p w14:paraId="739971DE" w14:textId="24575B09" w:rsidR="00EC743E" w:rsidRPr="00B11B2C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proofErr w:type="spellStart"/>
            <w:r>
              <w:rPr>
                <w:iCs/>
                <w:sz w:val="22"/>
                <w:lang w:val="en-US"/>
              </w:rPr>
              <w:t>N</w:t>
            </w:r>
            <w:r w:rsidRPr="00E83406">
              <w:rPr>
                <w:iCs/>
                <w:sz w:val="22"/>
                <w:vertAlign w:val="subscript"/>
                <w:lang w:val="en-US"/>
              </w:rPr>
              <w:t>3</w:t>
            </w:r>
            <w:proofErr w:type="spellEnd"/>
            <w:r w:rsidR="00B11B2C">
              <w:rPr>
                <w:iCs/>
                <w:sz w:val="22"/>
                <w:lang w:val="en-US"/>
              </w:rPr>
              <w:t xml:space="preserve"> (for one segment)</w:t>
            </w:r>
          </w:p>
        </w:tc>
        <w:tc>
          <w:tcPr>
            <w:tcW w:w="1451" w:type="dxa"/>
          </w:tcPr>
          <w:p w14:paraId="60B2597E" w14:textId="5EAD917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26</w:t>
            </w:r>
          </w:p>
        </w:tc>
        <w:tc>
          <w:tcPr>
            <w:tcW w:w="1451" w:type="dxa"/>
          </w:tcPr>
          <w:p w14:paraId="35201CC0" w14:textId="4A6C97B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27</w:t>
            </w:r>
          </w:p>
        </w:tc>
        <w:tc>
          <w:tcPr>
            <w:tcW w:w="1451" w:type="dxa"/>
          </w:tcPr>
          <w:p w14:paraId="2BFBD3C2" w14:textId="43040DB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15</w:t>
            </w:r>
          </w:p>
        </w:tc>
        <w:tc>
          <w:tcPr>
            <w:tcW w:w="1452" w:type="dxa"/>
          </w:tcPr>
          <w:p w14:paraId="76F7836E" w14:textId="0D8FB42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34</w:t>
            </w:r>
          </w:p>
        </w:tc>
        <w:tc>
          <w:tcPr>
            <w:tcW w:w="1452" w:type="dxa"/>
          </w:tcPr>
          <w:p w14:paraId="1079F785" w14:textId="5CFDE665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36</w:t>
            </w:r>
          </w:p>
        </w:tc>
        <w:tc>
          <w:tcPr>
            <w:tcW w:w="1452" w:type="dxa"/>
          </w:tcPr>
          <w:p w14:paraId="321953CD" w14:textId="3056417A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18</w:t>
            </w:r>
          </w:p>
        </w:tc>
      </w:tr>
      <w:tr w:rsidR="00EC743E" w14:paraId="2C8A52C0" w14:textId="77777777" w:rsidTr="00E83406">
        <w:tc>
          <w:tcPr>
            <w:tcW w:w="1451" w:type="dxa"/>
          </w:tcPr>
          <w:p w14:paraId="66B3A461" w14:textId="6CCF74F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M</w:t>
            </w:r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14B60B3C" w14:textId="1F168E19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26D9C927" w14:textId="2D737F22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0C06942B" w14:textId="4E376CE4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{2, 2, 4, 4}</w:t>
            </w:r>
          </w:p>
        </w:tc>
        <w:tc>
          <w:tcPr>
            <w:tcW w:w="1452" w:type="dxa"/>
          </w:tcPr>
          <w:p w14:paraId="736EF588" w14:textId="13894B53" w:rsidR="00EC743E" w:rsidRDefault="00767D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02CE604A" w14:textId="5E8D855B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4250B05A" w14:textId="1FF781A5" w:rsidR="00EC743E" w:rsidRDefault="00FD600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{3, 3, 5, 5}</w:t>
            </w:r>
          </w:p>
        </w:tc>
      </w:tr>
      <w:tr w:rsidR="00EC743E" w14:paraId="4D5CF7A2" w14:textId="77777777" w:rsidTr="00E83406">
        <w:tc>
          <w:tcPr>
            <w:tcW w:w="1451" w:type="dxa"/>
          </w:tcPr>
          <w:p w14:paraId="5195695D" w14:textId="498E228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proofErr w:type="spellStart"/>
            <w:r>
              <w:rPr>
                <w:iCs/>
                <w:sz w:val="22"/>
                <w:lang w:val="en-US"/>
              </w:rPr>
              <w:t>K0</w:t>
            </w:r>
            <w:proofErr w:type="spellEnd"/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6BF7F7EA" w14:textId="13487A5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22EEB1C3" w14:textId="6B7FF7A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3A265317" w14:textId="459C930A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8, 8, 16}</w:t>
            </w:r>
          </w:p>
        </w:tc>
        <w:tc>
          <w:tcPr>
            <w:tcW w:w="1452" w:type="dxa"/>
          </w:tcPr>
          <w:p w14:paraId="6B4E7D9B" w14:textId="463D6886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3D35A4DC" w14:textId="25DD3E9F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4E026802" w14:textId="28DA1999" w:rsidR="00EC743E" w:rsidRDefault="008F1633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{6, 12, 10, 20}</w:t>
            </w:r>
          </w:p>
        </w:tc>
      </w:tr>
    </w:tbl>
    <w:p w14:paraId="7288258A" w14:textId="623D9B43" w:rsidR="00D31411" w:rsidRDefault="00616424" w:rsidP="00043616">
      <w:pPr>
        <w:spacing w:before="240"/>
        <w:jc w:val="center"/>
        <w:rPr>
          <w:iCs/>
          <w:sz w:val="22"/>
          <w:lang w:val="en-US"/>
        </w:rPr>
      </w:pPr>
      <w:r>
        <w:rPr>
          <w:noProof/>
          <w:lang w:val="ru-RU" w:eastAsia="ru-RU"/>
        </w:rPr>
        <w:drawing>
          <wp:inline distT="0" distB="0" distL="0" distR="0" wp14:anchorId="707A4ED3" wp14:editId="666053B8">
            <wp:extent cx="4572000" cy="2758440"/>
            <wp:effectExtent l="0" t="0" r="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9A8574E" w14:textId="3B865F01" w:rsidR="00D31411" w:rsidRPr="00D31411" w:rsidRDefault="00D31411" w:rsidP="00043616">
      <w:pPr>
        <w:spacing w:before="240"/>
        <w:jc w:val="center"/>
        <w:rPr>
          <w:iCs/>
          <w:sz w:val="22"/>
          <w:lang w:val="en-US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A33F4E">
        <w:rPr>
          <w:b/>
          <w:iCs/>
          <w:sz w:val="22"/>
          <w:lang w:val="en-US"/>
        </w:rPr>
        <w:t>1</w:t>
      </w:r>
      <w:r>
        <w:rPr>
          <w:iCs/>
          <w:sz w:val="22"/>
          <w:lang w:val="en-US"/>
        </w:rPr>
        <w:t xml:space="preserve">. </w:t>
      </w:r>
      <w:r w:rsidR="000F0933">
        <w:rPr>
          <w:sz w:val="22"/>
          <w:lang w:eastAsia="ko-KR"/>
        </w:rPr>
        <w:t>Average packet throughput for padding and segmentation with 20 MHz band</w:t>
      </w:r>
      <w:r w:rsidR="00616424">
        <w:rPr>
          <w:sz w:val="22"/>
          <w:lang w:eastAsia="ko-KR"/>
        </w:rPr>
        <w:t>width</w:t>
      </w:r>
    </w:p>
    <w:p w14:paraId="7FBD0EA9" w14:textId="2D26D07E" w:rsidR="006418A7" w:rsidRDefault="00616424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519452B" wp14:editId="32FF418C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2CF00D98" w14:textId="5196657B" w:rsidR="00D64227" w:rsidRPr="009D19C3" w:rsidRDefault="000F0933" w:rsidP="0004361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2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padding and segmentation with 20 MHz band</w:t>
      </w:r>
      <w:r w:rsidR="00616424">
        <w:rPr>
          <w:sz w:val="22"/>
          <w:lang w:eastAsia="ko-KR"/>
        </w:rPr>
        <w:t>width</w:t>
      </w:r>
    </w:p>
    <w:p w14:paraId="32D4563D" w14:textId="1DBAA08F" w:rsidR="006418A7" w:rsidRDefault="009D19C3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BAE43D3" wp14:editId="7213A0F4">
            <wp:extent cx="4572000" cy="2758440"/>
            <wp:effectExtent l="0" t="0" r="0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695E65E4" w14:textId="2B074F40" w:rsidR="00477EF6" w:rsidRPr="004D38AA" w:rsidRDefault="004D38AA" w:rsidP="0004361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3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 xml:space="preserve">Average packet throughput for padding and segmentation with 50 MHz </w:t>
      </w:r>
      <w:r w:rsidR="009D19C3">
        <w:rPr>
          <w:sz w:val="22"/>
          <w:lang w:eastAsia="ko-KR"/>
        </w:rPr>
        <w:t>bandwidth</w:t>
      </w:r>
    </w:p>
    <w:p w14:paraId="2A339117" w14:textId="12AF06EE" w:rsidR="006418A7" w:rsidRPr="006418A7" w:rsidRDefault="009D19C3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FA99AFF" wp14:editId="4B9CC056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07B1927B" w14:textId="644A0C54" w:rsidR="004D38AA" w:rsidRPr="004D38AA" w:rsidRDefault="004D38AA" w:rsidP="004D38AA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 xml:space="preserve">Average packet throughput for padding and segmentation with 50 MHz </w:t>
      </w:r>
      <w:r w:rsidR="009D19C3">
        <w:rPr>
          <w:sz w:val="22"/>
          <w:lang w:eastAsia="ko-KR"/>
        </w:rPr>
        <w:t>bandwidth</w:t>
      </w:r>
    </w:p>
    <w:p w14:paraId="4D793569" w14:textId="6D724578" w:rsidR="00BA7FFA" w:rsidRDefault="00A9356C" w:rsidP="00BA7FFA">
      <w:pPr>
        <w:spacing w:before="24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As it can be seen from the above evaluation results,</w:t>
      </w:r>
      <w:r w:rsidR="00BF267C">
        <w:rPr>
          <w:sz w:val="22"/>
          <w:szCs w:val="22"/>
          <w:lang w:eastAsia="ko-KR"/>
        </w:rPr>
        <w:t xml:space="preserve"> Type II CSI DFT-based compression with</w:t>
      </w:r>
      <w:r>
        <w:rPr>
          <w:sz w:val="22"/>
          <w:szCs w:val="22"/>
          <w:lang w:eastAsia="ko-KR"/>
        </w:rPr>
        <w:t xml:space="preserve"> </w:t>
      </w:r>
      <w:r w:rsidR="000C367A">
        <w:rPr>
          <w:sz w:val="22"/>
          <w:szCs w:val="22"/>
          <w:lang w:eastAsia="ko-KR"/>
        </w:rPr>
        <w:t xml:space="preserve">padding of FD coefficients </w:t>
      </w:r>
      <w:r w:rsidR="00CD7999">
        <w:rPr>
          <w:sz w:val="22"/>
          <w:szCs w:val="22"/>
          <w:lang w:eastAsia="ko-KR"/>
        </w:rPr>
        <w:t>provide</w:t>
      </w:r>
      <w:r w:rsidR="00924BEE">
        <w:rPr>
          <w:sz w:val="22"/>
          <w:szCs w:val="22"/>
          <w:lang w:eastAsia="ko-KR"/>
        </w:rPr>
        <w:t>s</w:t>
      </w:r>
      <w:r w:rsidR="00CD7999">
        <w:rPr>
          <w:sz w:val="22"/>
          <w:szCs w:val="22"/>
          <w:lang w:eastAsia="ko-KR"/>
        </w:rPr>
        <w:t xml:space="preserve"> similar performance</w:t>
      </w:r>
      <w:r w:rsidR="000C367A">
        <w:rPr>
          <w:sz w:val="22"/>
          <w:szCs w:val="22"/>
          <w:lang w:eastAsia="ko-KR"/>
        </w:rPr>
        <w:t xml:space="preserve"> comparing to the case without padding </w:t>
      </w:r>
      <w:r w:rsidR="004E2A66">
        <w:rPr>
          <w:sz w:val="22"/>
          <w:szCs w:val="22"/>
          <w:lang w:eastAsia="ko-KR"/>
        </w:rPr>
        <w:t>(</w:t>
      </w:r>
      <w:r w:rsidR="000C367A">
        <w:rPr>
          <w:sz w:val="22"/>
          <w:szCs w:val="22"/>
          <w:lang w:eastAsia="ko-KR"/>
        </w:rPr>
        <w:t>with DFT size equal to the number of FD compression units</w:t>
      </w:r>
      <w:r w:rsidR="004E2A66">
        <w:rPr>
          <w:sz w:val="22"/>
          <w:szCs w:val="22"/>
          <w:lang w:eastAsia="ko-KR"/>
        </w:rPr>
        <w:t>)</w:t>
      </w:r>
      <w:r w:rsidR="000C367A">
        <w:rPr>
          <w:sz w:val="22"/>
          <w:szCs w:val="22"/>
          <w:lang w:eastAsia="ko-KR"/>
        </w:rPr>
        <w:t xml:space="preserve">. </w:t>
      </w:r>
      <w:r w:rsidR="000E7026">
        <w:rPr>
          <w:sz w:val="22"/>
          <w:szCs w:val="22"/>
          <w:lang w:eastAsia="ko-KR"/>
        </w:rPr>
        <w:t>Type II CSI DFT-based compression with segmentation do</w:t>
      </w:r>
      <w:r w:rsidR="00196E1F">
        <w:rPr>
          <w:sz w:val="22"/>
          <w:szCs w:val="22"/>
          <w:lang w:eastAsia="ko-KR"/>
        </w:rPr>
        <w:t>es</w:t>
      </w:r>
      <w:r w:rsidR="000E7026">
        <w:rPr>
          <w:sz w:val="22"/>
          <w:szCs w:val="22"/>
          <w:lang w:eastAsia="ko-KR"/>
        </w:rPr>
        <w:t xml:space="preserve"> not provide performance gain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over other cases while </w:t>
      </w:r>
      <w:r w:rsidR="00AF25E0">
        <w:rPr>
          <w:sz w:val="22"/>
          <w:szCs w:val="22"/>
          <w:lang w:eastAsia="ko-KR"/>
        </w:rPr>
        <w:t xml:space="preserve">it </w:t>
      </w:r>
      <w:r w:rsidR="000E7026">
        <w:rPr>
          <w:sz w:val="22"/>
          <w:szCs w:val="22"/>
          <w:lang w:eastAsia="ko-KR"/>
        </w:rPr>
        <w:t>ha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slightly higher overhead. </w:t>
      </w:r>
    </w:p>
    <w:p w14:paraId="684E9CDE" w14:textId="34DA0B44" w:rsidR="000E7026" w:rsidRDefault="000E7026" w:rsidP="00BA7FFA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t xml:space="preserve">Observation </w:t>
      </w:r>
      <w:r w:rsidR="00141B3C">
        <w:rPr>
          <w:b/>
          <w:i/>
          <w:sz w:val="22"/>
          <w:szCs w:val="22"/>
          <w:lang w:eastAsia="ko-KR"/>
        </w:rPr>
        <w:t>1</w:t>
      </w:r>
      <w:r>
        <w:rPr>
          <w:sz w:val="22"/>
          <w:szCs w:val="22"/>
          <w:lang w:eastAsia="ko-KR"/>
        </w:rPr>
        <w:t xml:space="preserve">: </w:t>
      </w:r>
    </w:p>
    <w:p w14:paraId="2B7F84C1" w14:textId="46FA8BEE" w:rsidR="000E7026" w:rsidRPr="0058161E" w:rsidRDefault="00CD1816" w:rsidP="00F51761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</w:t>
      </w:r>
      <w:r>
        <w:rPr>
          <w:rFonts w:ascii="Times New Roman" w:hAnsi="Times New Roman"/>
          <w:i/>
          <w:lang w:eastAsia="ko-KR"/>
        </w:rPr>
        <w:t>pe II CSI DFT-based compression with p</w:t>
      </w:r>
      <w:r w:rsidR="000E7026" w:rsidRPr="0058161E">
        <w:rPr>
          <w:rFonts w:ascii="Times New Roman" w:hAnsi="Times New Roman"/>
          <w:i/>
          <w:lang w:eastAsia="ko-KR"/>
        </w:rPr>
        <w:t xml:space="preserve">adding of FD coefficients </w:t>
      </w:r>
      <w:r w:rsidR="00196E1F">
        <w:rPr>
          <w:rFonts w:ascii="Times New Roman" w:hAnsi="Times New Roman"/>
          <w:i/>
          <w:lang w:eastAsia="ko-KR"/>
        </w:rPr>
        <w:t>provide</w:t>
      </w:r>
      <w:r w:rsidR="00924BEE">
        <w:rPr>
          <w:rFonts w:ascii="Times New Roman" w:hAnsi="Times New Roman"/>
          <w:i/>
          <w:lang w:eastAsia="ko-KR"/>
        </w:rPr>
        <w:t>s</w:t>
      </w:r>
      <w:r w:rsidR="00196E1F">
        <w:rPr>
          <w:rFonts w:ascii="Times New Roman" w:hAnsi="Times New Roman"/>
          <w:i/>
          <w:lang w:eastAsia="ko-KR"/>
        </w:rPr>
        <w:t xml:space="preserve"> similar performance</w:t>
      </w:r>
      <w:r w:rsidR="000E7026"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 w:rsidR="00AF25E0">
        <w:rPr>
          <w:rFonts w:ascii="Times New Roman" w:hAnsi="Times New Roman"/>
          <w:i/>
          <w:lang w:eastAsia="ko-KR"/>
        </w:rPr>
        <w:t>(</w:t>
      </w:r>
      <w:r w:rsidR="000E7026"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 w:rsidR="00AF25E0">
        <w:rPr>
          <w:rFonts w:ascii="Times New Roman" w:hAnsi="Times New Roman"/>
          <w:i/>
          <w:lang w:eastAsia="ko-KR"/>
        </w:rPr>
        <w:t>)</w:t>
      </w:r>
    </w:p>
    <w:p w14:paraId="0B6E9788" w14:textId="5850DAC3" w:rsidR="0058161E" w:rsidRPr="00B74D54" w:rsidRDefault="000E7026" w:rsidP="00F51761">
      <w:pPr>
        <w:pStyle w:val="ListParagraph"/>
        <w:numPr>
          <w:ilvl w:val="0"/>
          <w:numId w:val="13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Type II CSI DFT-based compression with segmentation do</w:t>
      </w:r>
      <w:r w:rsidR="00AF25E0"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 w:rsidR="00AF25E0"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04C3AEED" w14:textId="6EEAF30E" w:rsidR="0058161E" w:rsidRPr="0058161E" w:rsidRDefault="0058161E" w:rsidP="0058161E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t xml:space="preserve">Proposal </w:t>
      </w:r>
      <w:r w:rsidR="00710437">
        <w:rPr>
          <w:b/>
          <w:i/>
          <w:sz w:val="22"/>
          <w:lang w:eastAsia="ko-KR"/>
        </w:rPr>
        <w:t>2</w:t>
      </w:r>
      <w:r w:rsidRPr="0058161E">
        <w:rPr>
          <w:sz w:val="22"/>
          <w:lang w:eastAsia="ko-KR"/>
        </w:rPr>
        <w:t>:</w:t>
      </w:r>
    </w:p>
    <w:p w14:paraId="7ABA8542" w14:textId="452B3CF7" w:rsidR="0058161E" w:rsidRDefault="0058161E" w:rsidP="00F51761">
      <w:pPr>
        <w:pStyle w:val="ListParagraph"/>
        <w:numPr>
          <w:ilvl w:val="0"/>
          <w:numId w:val="1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 xml:space="preserve">≥ </w:t>
      </w:r>
      <w:proofErr w:type="spellStart"/>
      <w:r w:rsidRPr="0058161E">
        <w:rPr>
          <w:rFonts w:ascii="Times New Roman" w:hAnsi="Times New Roman"/>
          <w:i/>
        </w:rPr>
        <w:t>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proofErr w:type="spellEnd"/>
      <w:r w:rsidR="00B33A67">
        <w:rPr>
          <w:rFonts w:ascii="Times New Roman" w:hAnsi="Times New Roman"/>
          <w:i/>
        </w:rPr>
        <w:t xml:space="preserve"> for </w:t>
      </w:r>
      <w:proofErr w:type="spellStart"/>
      <w:r w:rsidR="00B33A67">
        <w:rPr>
          <w:rFonts w:ascii="Times New Roman" w:hAnsi="Times New Roman"/>
          <w:i/>
        </w:rPr>
        <w:t>N3</w:t>
      </w:r>
      <w:proofErr w:type="spellEnd"/>
      <w:r w:rsidR="00B33A67">
        <w:rPr>
          <w:rFonts w:ascii="Times New Roman" w:hAnsi="Times New Roman"/>
          <w:i/>
        </w:rPr>
        <w:t xml:space="preserve"> </w:t>
      </w:r>
      <w:r w:rsidR="00945606">
        <w:rPr>
          <w:rFonts w:ascii="Times New Roman" w:hAnsi="Times New Roman"/>
          <w:i/>
        </w:rPr>
        <w:t>&gt;</w:t>
      </w:r>
      <w:r w:rsidR="00B33A67">
        <w:rPr>
          <w:rFonts w:ascii="Times New Roman" w:hAnsi="Times New Roman"/>
          <w:i/>
        </w:rPr>
        <w:t xml:space="preserve"> 13</w:t>
      </w:r>
    </w:p>
    <w:p w14:paraId="1652019C" w14:textId="3897930D" w:rsidR="00C130B5" w:rsidRPr="00624521" w:rsidRDefault="00C130B5" w:rsidP="00C130B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A0E0D">
        <w:rPr>
          <w:sz w:val="28"/>
        </w:rPr>
        <w:t>2</w:t>
      </w:r>
      <w:r w:rsidRPr="00624521">
        <w:rPr>
          <w:sz w:val="28"/>
        </w:rPr>
        <w:t>. Range of supported codebook parameters</w:t>
      </w:r>
    </w:p>
    <w:p w14:paraId="63147B7C" w14:textId="1F24508E" w:rsidR="00C130B5" w:rsidRDefault="00C130B5" w:rsidP="00C130B5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At the last </w:t>
      </w:r>
      <w:proofErr w:type="spellStart"/>
      <w:r>
        <w:rPr>
          <w:sz w:val="22"/>
          <w:lang w:eastAsia="ko-KR"/>
        </w:rPr>
        <w:t>RAN1</w:t>
      </w:r>
      <w:proofErr w:type="spellEnd"/>
      <w:r>
        <w:rPr>
          <w:sz w:val="22"/>
          <w:lang w:eastAsia="ko-KR"/>
        </w:rPr>
        <w:t xml:space="preserve"> meeting [4] </w:t>
      </w:r>
      <w:r w:rsidR="0087620C">
        <w:rPr>
          <w:sz w:val="22"/>
          <w:lang w:eastAsia="ko-KR"/>
        </w:rPr>
        <w:t xml:space="preserve">the following agreement </w:t>
      </w:r>
      <w:r w:rsidR="00DD48B9">
        <w:rPr>
          <w:sz w:val="22"/>
          <w:lang w:eastAsia="ko-KR"/>
        </w:rPr>
        <w:t>was</w:t>
      </w:r>
      <w:r w:rsidR="00BD00B5">
        <w:rPr>
          <w:sz w:val="22"/>
          <w:lang w:eastAsia="ko-KR"/>
        </w:rPr>
        <w:t xml:space="preserve">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130B5" w14:paraId="5EAE8A45" w14:textId="77777777" w:rsidTr="0087620C">
        <w:tc>
          <w:tcPr>
            <w:tcW w:w="10160" w:type="dxa"/>
          </w:tcPr>
          <w:p w14:paraId="751B1778" w14:textId="77777777" w:rsidR="00C86991" w:rsidRPr="00C86991" w:rsidRDefault="0087620C" w:rsidP="00C86991">
            <w:pPr>
              <w:spacing w:after="0" w:line="240" w:lineRule="auto"/>
              <w:rPr>
                <w:rFonts w:eastAsia="Malgun Gothic"/>
                <w:highlight w:val="green"/>
              </w:rPr>
            </w:pPr>
            <w:r w:rsidRPr="0003060C">
              <w:rPr>
                <w:lang w:val="en-US"/>
              </w:rPr>
              <w:t xml:space="preserve"> </w:t>
            </w:r>
            <w:r w:rsidR="00C86991" w:rsidRPr="00C86991">
              <w:rPr>
                <w:rFonts w:eastAsia="Malgun Gothic"/>
                <w:b/>
                <w:highlight w:val="green"/>
              </w:rPr>
              <w:t>Agreement</w:t>
            </w:r>
          </w:p>
          <w:p w14:paraId="2B604557" w14:textId="77777777" w:rsidR="00C86991" w:rsidRPr="00C86991" w:rsidRDefault="00C86991" w:rsidP="00C869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t>On subset selection for layer 0, agree on the following:</w:t>
            </w:r>
          </w:p>
          <w:p w14:paraId="2750E011" w14:textId="77777777" w:rsidR="00C86991" w:rsidRPr="00C86991" w:rsidRDefault="00C86991" w:rsidP="00F5176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t>Unrestricted (polarization-independent) subset selection which requires a size-</w:t>
            </w:r>
            <w:proofErr w:type="spellStart"/>
            <w:r w:rsidRPr="00C86991">
              <w:rPr>
                <w:rFonts w:eastAsia="Malgun Gothic"/>
                <w:lang w:val="en-US"/>
              </w:rPr>
              <w:t>2LM</w:t>
            </w:r>
            <w:proofErr w:type="spellEnd"/>
            <w:r w:rsidRPr="00C86991">
              <w:rPr>
                <w:rFonts w:eastAsia="Malgun Gothic"/>
                <w:lang w:val="en-US"/>
              </w:rPr>
              <w:t xml:space="preserve"> bitmap in UCI part 2</w:t>
            </w:r>
          </w:p>
          <w:p w14:paraId="64B0AE43" w14:textId="77777777" w:rsidR="00C86991" w:rsidRPr="00C86991" w:rsidRDefault="00C86991" w:rsidP="00F5176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fldChar w:fldCharType="begin"/>
            </w:r>
            <w:r w:rsidRPr="00C86991">
              <w:rPr>
                <w:rFonts w:eastAsia="Malgun Gothic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Batang"/>
                  <w:lang w:val="en-US"/>
                </w:rPr>
                <m:t>β∈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 w:cs="Batang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Malgun Gothic" w:hAnsi="Cambria Math" w:cs="Batang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Malgun Gothic" w:hAnsi="Cambria Math" w:cs="Batang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4</m:t>
                      </m:r>
                    </m:den>
                  </m:f>
                </m:e>
              </m:d>
            </m:oMath>
            <w:r w:rsidRPr="00C86991">
              <w:rPr>
                <w:rFonts w:eastAsia="Malgun Gothic"/>
                <w:lang w:val="en-US"/>
              </w:rPr>
              <w:instrText xml:space="preserve"> </w:instrText>
            </w:r>
            <w:r w:rsidRPr="00C86991">
              <w:rPr>
                <w:rFonts w:eastAsia="Malgun Gothic"/>
                <w:lang w:val="en-US"/>
              </w:rPr>
              <w:fldChar w:fldCharType="end"/>
            </w:r>
            <w:r w:rsidRPr="00C86991">
              <w:rPr>
                <w:rFonts w:eastAsia="Malgun Gothic"/>
                <w:position w:val="-28"/>
                <w:lang w:val="en-US"/>
              </w:rPr>
              <w:object w:dxaOrig="1420" w:dyaOrig="680" w14:anchorId="23E72249">
                <v:shape id="_x0000_i1033" type="#_x0000_t75" style="width:70.8pt;height:34.2pt" o:ole="">
                  <v:imagedata r:id="rId30" o:title=""/>
                </v:shape>
                <o:OLEObject Type="Embed" ProgID="Equation.DSMT4" ShapeID="_x0000_i1033" DrawAspect="Content" ObjectID="_1618391665" r:id="rId31"/>
              </w:object>
            </w:r>
            <w:r w:rsidRPr="00C86991">
              <w:rPr>
                <w:rFonts w:eastAsia="Malgun Gothic"/>
                <w:lang w:val="en-US"/>
              </w:rPr>
              <w:t xml:space="preserve"> </w:t>
            </w:r>
          </w:p>
          <w:p w14:paraId="2F54AE46" w14:textId="5D22871C" w:rsidR="00C130B5" w:rsidRPr="00C86991" w:rsidRDefault="00C86991" w:rsidP="00F5176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/>
              </w:rPr>
            </w:pPr>
            <w:proofErr w:type="spellStart"/>
            <w:r w:rsidRPr="00C86991">
              <w:rPr>
                <w:rFonts w:eastAsia="Malgun Gothic"/>
                <w:lang w:val="en-US"/>
              </w:rPr>
              <w:t>FFS</w:t>
            </w:r>
            <w:proofErr w:type="spellEnd"/>
            <w:r w:rsidRPr="00C86991">
              <w:rPr>
                <w:rFonts w:eastAsia="Malgun Gothic"/>
                <w:lang w:val="en-US"/>
              </w:rPr>
              <w:t xml:space="preserve">: Further down selection of supported combinations of FD compression parameters  </w:t>
            </w:r>
          </w:p>
        </w:tc>
      </w:tr>
    </w:tbl>
    <w:p w14:paraId="0FA7DD6D" w14:textId="2776B754" w:rsidR="00C130B5" w:rsidRPr="00512F80" w:rsidRDefault="0087620C" w:rsidP="00C130B5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As it can be seen from the above agreement, further down selection of supported combinations of FD compression parameters can be considered. Currently there are 4 possible values of codebook parameter </w:t>
      </w:r>
      <w:r w:rsidRPr="0087620C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(</w:t>
      </w:r>
      <w:r w:rsidRPr="00132B64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= {1/4, 1/2} are </w:t>
      </w:r>
      <w:r>
        <w:rPr>
          <w:sz w:val="22"/>
          <w:lang w:eastAsia="ko-KR"/>
        </w:rPr>
        <w:lastRenderedPageBreak/>
        <w:t xml:space="preserve">supported, </w:t>
      </w:r>
      <w:r w:rsidRPr="00132B64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= {1/8, 3/4} are </w:t>
      </w:r>
      <w:proofErr w:type="spellStart"/>
      <w:r>
        <w:rPr>
          <w:sz w:val="22"/>
          <w:lang w:eastAsia="ko-KR"/>
        </w:rPr>
        <w:t>FFS</w:t>
      </w:r>
      <w:proofErr w:type="spellEnd"/>
      <w:r>
        <w:rPr>
          <w:sz w:val="22"/>
          <w:lang w:eastAsia="ko-KR"/>
        </w:rPr>
        <w:t>)</w:t>
      </w:r>
      <w:r w:rsidR="00512F80">
        <w:rPr>
          <w:sz w:val="22"/>
          <w:lang w:eastAsia="ko-KR"/>
        </w:rPr>
        <w:t xml:space="preserve"> and 3 supported values of codebook parameter </w:t>
      </w:r>
      <w:r w:rsidR="00512F80" w:rsidRPr="00512F80">
        <w:rPr>
          <w:i/>
          <w:sz w:val="22"/>
          <w:lang w:eastAsia="ko-KR"/>
        </w:rPr>
        <w:t>β</w:t>
      </w:r>
      <w:r w:rsidR="00512F80">
        <w:rPr>
          <w:sz w:val="22"/>
          <w:lang w:eastAsia="ko-KR"/>
        </w:rPr>
        <w:t>.</w:t>
      </w:r>
      <w:r>
        <w:rPr>
          <w:sz w:val="22"/>
          <w:lang w:eastAsia="ko-KR"/>
        </w:rPr>
        <w:t xml:space="preserve"> </w:t>
      </w:r>
      <w:r w:rsidR="00512F80">
        <w:rPr>
          <w:sz w:val="22"/>
          <w:lang w:eastAsia="ko-KR"/>
        </w:rPr>
        <w:t xml:space="preserve">In total there are 12 possible combinations of codebook parameters </w:t>
      </w:r>
      <w:r w:rsidR="00512F80" w:rsidRPr="00512F80">
        <w:rPr>
          <w:i/>
          <w:sz w:val="22"/>
          <w:lang w:eastAsia="ko-KR"/>
        </w:rPr>
        <w:t>p</w:t>
      </w:r>
      <w:r w:rsidR="00512F80">
        <w:rPr>
          <w:sz w:val="22"/>
          <w:lang w:eastAsia="ko-KR"/>
        </w:rPr>
        <w:t xml:space="preserve"> and </w:t>
      </w:r>
      <w:r w:rsidR="00512F80" w:rsidRPr="00512F80">
        <w:rPr>
          <w:i/>
          <w:sz w:val="22"/>
          <w:lang w:eastAsia="ko-KR"/>
        </w:rPr>
        <w:t>β</w:t>
      </w:r>
      <w:r w:rsidR="00512F80">
        <w:rPr>
          <w:sz w:val="22"/>
          <w:lang w:eastAsia="ko-KR"/>
        </w:rPr>
        <w:t xml:space="preserve">. </w:t>
      </w:r>
      <w:r w:rsidR="00C130B5">
        <w:rPr>
          <w:iCs/>
          <w:sz w:val="22"/>
          <w:lang w:val="en-US"/>
        </w:rPr>
        <w:t xml:space="preserve">In order to </w:t>
      </w:r>
      <w:proofErr w:type="spellStart"/>
      <w:r w:rsidR="00C130B5">
        <w:rPr>
          <w:iCs/>
          <w:sz w:val="22"/>
          <w:lang w:val="en-US"/>
        </w:rPr>
        <w:t>downselect</w:t>
      </w:r>
      <w:proofErr w:type="spellEnd"/>
      <w:r w:rsidR="00C130B5">
        <w:rPr>
          <w:iCs/>
          <w:sz w:val="22"/>
          <w:lang w:val="en-US"/>
        </w:rPr>
        <w:t xml:space="preserve"> </w:t>
      </w:r>
      <w:r w:rsidR="00132B64">
        <w:rPr>
          <w:iCs/>
          <w:sz w:val="22"/>
          <w:lang w:val="en-US"/>
        </w:rPr>
        <w:t>combinations of</w:t>
      </w:r>
      <w:r w:rsidR="00C130B5">
        <w:rPr>
          <w:iCs/>
          <w:sz w:val="22"/>
          <w:lang w:val="en-US"/>
        </w:rPr>
        <w:t xml:space="preserve"> </w:t>
      </w:r>
      <w:r w:rsidR="00C130B5" w:rsidRPr="00940567">
        <w:rPr>
          <w:i/>
          <w:iCs/>
          <w:sz w:val="22"/>
          <w:lang w:val="en-US"/>
        </w:rPr>
        <w:t>p</w:t>
      </w:r>
      <w:r w:rsidR="00C130B5">
        <w:rPr>
          <w:iCs/>
          <w:sz w:val="22"/>
          <w:lang w:val="en-US"/>
        </w:rPr>
        <w:t xml:space="preserve"> and </w:t>
      </w:r>
      <w:r w:rsidR="00C130B5" w:rsidRPr="007640F2">
        <w:rPr>
          <w:i/>
          <w:iCs/>
          <w:sz w:val="22"/>
          <w:lang w:val="en-US"/>
        </w:rPr>
        <w:t>β</w:t>
      </w:r>
      <w:r w:rsidR="00C130B5">
        <w:rPr>
          <w:iCs/>
          <w:sz w:val="22"/>
          <w:lang w:val="en-US"/>
        </w:rPr>
        <w:t xml:space="preserve"> system level evaluation were carried out for Dense Urban scenario with 16 </w:t>
      </w:r>
      <w:proofErr w:type="spellStart"/>
      <w:proofErr w:type="gramStart"/>
      <w:r w:rsidR="00C130B5">
        <w:rPr>
          <w:iCs/>
          <w:sz w:val="22"/>
          <w:lang w:val="en-US"/>
        </w:rPr>
        <w:t>Tx</w:t>
      </w:r>
      <w:proofErr w:type="spellEnd"/>
      <w:proofErr w:type="gramEnd"/>
      <w:r w:rsidR="00C130B5">
        <w:rPr>
          <w:iCs/>
          <w:sz w:val="22"/>
          <w:lang w:val="en-US"/>
        </w:rPr>
        <w:t xml:space="preserve"> antennas at the </w:t>
      </w:r>
      <w:proofErr w:type="spellStart"/>
      <w:r w:rsidR="00C130B5">
        <w:rPr>
          <w:iCs/>
          <w:sz w:val="22"/>
          <w:lang w:val="en-US"/>
        </w:rPr>
        <w:t>gNB</w:t>
      </w:r>
      <w:proofErr w:type="spellEnd"/>
      <w:r w:rsidR="00C130B5">
        <w:rPr>
          <w:iCs/>
          <w:sz w:val="22"/>
          <w:lang w:val="en-US"/>
        </w:rPr>
        <w:t xml:space="preserve">. Evaluation results are presented in figure </w:t>
      </w:r>
      <w:r w:rsidR="00FF306D">
        <w:rPr>
          <w:iCs/>
          <w:sz w:val="22"/>
          <w:lang w:val="en-US"/>
        </w:rPr>
        <w:t>5</w:t>
      </w:r>
      <w:r w:rsidR="00132B64">
        <w:rPr>
          <w:iCs/>
          <w:sz w:val="22"/>
          <w:lang w:val="en-US"/>
        </w:rPr>
        <w:t xml:space="preserve"> and</w:t>
      </w:r>
      <w:r w:rsidR="00C130B5">
        <w:rPr>
          <w:iCs/>
          <w:sz w:val="22"/>
          <w:lang w:val="en-US"/>
        </w:rPr>
        <w:t xml:space="preserve"> </w:t>
      </w:r>
      <w:r w:rsidR="00FF306D">
        <w:rPr>
          <w:iCs/>
          <w:sz w:val="22"/>
          <w:lang w:val="en-US"/>
        </w:rPr>
        <w:t>6</w:t>
      </w:r>
      <w:r w:rsidR="00C130B5">
        <w:rPr>
          <w:iCs/>
          <w:sz w:val="22"/>
          <w:lang w:val="en-US"/>
        </w:rPr>
        <w:t xml:space="preserve"> for</w:t>
      </w:r>
      <w:r w:rsidR="00F465F2">
        <w:rPr>
          <w:iCs/>
          <w:sz w:val="22"/>
          <w:lang w:val="en-US"/>
        </w:rPr>
        <w:t xml:space="preserve"> rank 1-2</w:t>
      </w:r>
      <w:r w:rsidR="00C130B5">
        <w:rPr>
          <w:iCs/>
          <w:sz w:val="22"/>
          <w:lang w:val="en-US"/>
        </w:rPr>
        <w:t xml:space="preserve"> Type II CSI</w:t>
      </w:r>
      <w:r w:rsidR="00132B64">
        <w:rPr>
          <w:iCs/>
          <w:sz w:val="22"/>
          <w:lang w:val="en-US"/>
        </w:rPr>
        <w:t xml:space="preserve"> DFT-based</w:t>
      </w:r>
      <w:r w:rsidR="00C130B5">
        <w:rPr>
          <w:iCs/>
          <w:sz w:val="22"/>
          <w:lang w:val="en-US"/>
        </w:rPr>
        <w:t xml:space="preserve"> compression with </w:t>
      </w:r>
      <w:r w:rsidR="00C130B5" w:rsidRPr="00D43CF9">
        <w:rPr>
          <w:i/>
          <w:iCs/>
          <w:sz w:val="22"/>
          <w:lang w:val="en-US"/>
        </w:rPr>
        <w:t>L</w:t>
      </w:r>
      <w:r w:rsidR="00C130B5">
        <w:rPr>
          <w:iCs/>
          <w:sz w:val="22"/>
          <w:lang w:val="en-US"/>
        </w:rPr>
        <w:t xml:space="preserve"> = 4, </w:t>
      </w:r>
      <w:r w:rsidR="00C130B5" w:rsidRPr="00D43CF9">
        <w:rPr>
          <w:i/>
          <w:iCs/>
          <w:sz w:val="22"/>
          <w:lang w:val="en-US"/>
        </w:rPr>
        <w:t>R</w:t>
      </w:r>
      <w:r w:rsidR="00C130B5">
        <w:rPr>
          <w:iCs/>
          <w:sz w:val="22"/>
          <w:lang w:val="en-US"/>
        </w:rPr>
        <w:t xml:space="preserve"> = 1, </w:t>
      </w:r>
      <w:r w:rsidR="00C130B5" w:rsidRPr="00940567">
        <w:rPr>
          <w:i/>
          <w:iCs/>
          <w:sz w:val="22"/>
          <w:lang w:val="en-US"/>
        </w:rPr>
        <w:t>p</w:t>
      </w:r>
      <w:r w:rsidR="00C130B5" w:rsidRPr="007E459E">
        <w:rPr>
          <w:iCs/>
          <w:sz w:val="22"/>
          <w:lang w:val="en-US"/>
        </w:rPr>
        <w:t xml:space="preserve"> = </w:t>
      </w:r>
      <w:r w:rsidR="00C130B5">
        <w:rPr>
          <w:iCs/>
          <w:sz w:val="22"/>
          <w:lang w:val="en-US"/>
        </w:rPr>
        <w:t xml:space="preserve">{1/8, 1/4, 1/2, 3/4} and </w:t>
      </w:r>
      <w:r w:rsidR="00C130B5" w:rsidRPr="007640F2">
        <w:rPr>
          <w:i/>
          <w:iCs/>
          <w:sz w:val="22"/>
          <w:lang w:val="en-US"/>
        </w:rPr>
        <w:t>β</w:t>
      </w:r>
      <w:r w:rsidR="00C130B5">
        <w:rPr>
          <w:i/>
          <w:iCs/>
          <w:sz w:val="22"/>
          <w:lang w:val="en-US"/>
        </w:rPr>
        <w:t xml:space="preserve"> </w:t>
      </w:r>
      <w:r w:rsidR="00C130B5" w:rsidRPr="007E459E">
        <w:rPr>
          <w:iCs/>
          <w:sz w:val="22"/>
          <w:lang w:val="en-US"/>
        </w:rPr>
        <w:t xml:space="preserve">= </w:t>
      </w:r>
      <w:r w:rsidR="00512F80">
        <w:rPr>
          <w:iCs/>
          <w:sz w:val="22"/>
          <w:lang w:val="en-US"/>
        </w:rPr>
        <w:t>{</w:t>
      </w:r>
      <w:r w:rsidR="00C130B5">
        <w:rPr>
          <w:iCs/>
          <w:sz w:val="22"/>
          <w:lang w:val="en-US"/>
        </w:rPr>
        <w:t>1/4, 1/2, 3/4}, evaluation results for Rel. 15 Type I and Type II are presented for reference. The detailed evaluation assumptions can be found in the Appendix.</w:t>
      </w:r>
    </w:p>
    <w:p w14:paraId="35E65DD7" w14:textId="45267BBA" w:rsidR="00C130B5" w:rsidRDefault="003475CB" w:rsidP="00C130B5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70656F00" wp14:editId="4F1472D8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1AAC045" w14:textId="68915E59" w:rsidR="00C130B5" w:rsidRDefault="00C130B5" w:rsidP="00C130B5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 xml:space="preserve">Figure </w:t>
      </w:r>
      <w:r w:rsidR="00D17305">
        <w:rPr>
          <w:b/>
          <w:sz w:val="22"/>
          <w:lang w:eastAsia="ko-KR"/>
        </w:rPr>
        <w:t>5</w:t>
      </w:r>
      <w:r>
        <w:rPr>
          <w:sz w:val="22"/>
          <w:lang w:eastAsia="ko-KR"/>
        </w:rPr>
        <w:t xml:space="preserve">. Average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6E9EF5A0" w14:textId="7EE1D42C" w:rsidR="00C130B5" w:rsidRDefault="003475CB" w:rsidP="00C130B5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38958855" wp14:editId="088DC148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6341DDCE" w14:textId="6B08050D" w:rsidR="00C130B5" w:rsidRDefault="00C130B5" w:rsidP="00C130B5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 xml:space="preserve">Figure </w:t>
      </w:r>
      <w:r w:rsidR="00D17305">
        <w:rPr>
          <w:b/>
          <w:sz w:val="22"/>
          <w:lang w:eastAsia="ko-KR"/>
        </w:rPr>
        <w:t>6</w:t>
      </w:r>
      <w:r>
        <w:rPr>
          <w:sz w:val="22"/>
          <w:lang w:eastAsia="ko-KR"/>
        </w:rPr>
        <w:t xml:space="preserve">. Cell-edge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70E70A37" w14:textId="2938E8E0" w:rsidR="00C130B5" w:rsidRDefault="00C130B5" w:rsidP="00C130B5">
      <w:pPr>
        <w:spacing w:before="240"/>
        <w:jc w:val="both"/>
        <w:rPr>
          <w:iCs/>
          <w:sz w:val="22"/>
          <w:lang w:val="en-US"/>
        </w:rPr>
      </w:pPr>
      <w:r>
        <w:rPr>
          <w:sz w:val="22"/>
          <w:lang w:eastAsia="ko-KR"/>
        </w:rPr>
        <w:t xml:space="preserve">As it can be observed based on the above evaluation results, </w:t>
      </w:r>
      <w:r w:rsidR="001D6294">
        <w:rPr>
          <w:sz w:val="22"/>
          <w:lang w:eastAsia="ko-KR"/>
        </w:rPr>
        <w:t>some combinations of codebook parameters (</w:t>
      </w:r>
      <w:r w:rsidR="001D6294" w:rsidRPr="001D6294">
        <w:rPr>
          <w:i/>
          <w:sz w:val="22"/>
          <w:lang w:eastAsia="ko-KR"/>
        </w:rPr>
        <w:t>p</w:t>
      </w:r>
      <w:r w:rsidR="001D6294">
        <w:rPr>
          <w:sz w:val="22"/>
          <w:lang w:eastAsia="ko-KR"/>
        </w:rPr>
        <w:t xml:space="preserve">, </w:t>
      </w:r>
      <w:r w:rsidR="001D6294" w:rsidRPr="007640F2">
        <w:rPr>
          <w:i/>
          <w:iCs/>
          <w:sz w:val="22"/>
          <w:lang w:val="en-US"/>
        </w:rPr>
        <w:t>β</w:t>
      </w:r>
      <w:r w:rsidR="00C92AAD">
        <w:rPr>
          <w:sz w:val="22"/>
          <w:lang w:eastAsia="ko-KR"/>
        </w:rPr>
        <w:t>) have high</w:t>
      </w:r>
      <w:r w:rsidR="001D6294">
        <w:rPr>
          <w:sz w:val="22"/>
          <w:lang w:eastAsia="ko-KR"/>
        </w:rPr>
        <w:t xml:space="preserve"> overhead (similar or higher to Rel. 15 Type II CSI with 8-</w:t>
      </w:r>
      <w:proofErr w:type="spellStart"/>
      <w:r w:rsidR="001D6294">
        <w:rPr>
          <w:sz w:val="22"/>
          <w:lang w:eastAsia="ko-KR"/>
        </w:rPr>
        <w:t>PSK</w:t>
      </w:r>
      <w:proofErr w:type="spellEnd"/>
      <w:r w:rsidR="001D6294">
        <w:rPr>
          <w:sz w:val="22"/>
          <w:lang w:eastAsia="ko-KR"/>
        </w:rPr>
        <w:t xml:space="preserve"> phase and SB amplitude)</w:t>
      </w:r>
      <w:r w:rsidR="00995ADC">
        <w:rPr>
          <w:sz w:val="22"/>
          <w:lang w:eastAsia="ko-KR"/>
        </w:rPr>
        <w:t xml:space="preserve"> and do not provide sufficient performance gains over other cases</w:t>
      </w:r>
      <w:r>
        <w:rPr>
          <w:iCs/>
          <w:sz w:val="22"/>
          <w:lang w:val="en-US"/>
        </w:rPr>
        <w:t>.</w:t>
      </w:r>
      <w:r w:rsidR="00995ADC">
        <w:rPr>
          <w:iCs/>
          <w:sz w:val="22"/>
          <w:lang w:val="en-US"/>
        </w:rPr>
        <w:t xml:space="preserve"> Thus, in our view (</w:t>
      </w:r>
      <w:r w:rsidR="00995ADC" w:rsidRPr="001D6294">
        <w:rPr>
          <w:i/>
          <w:sz w:val="22"/>
          <w:lang w:eastAsia="ko-KR"/>
        </w:rPr>
        <w:t>p</w:t>
      </w:r>
      <w:r w:rsidR="00995ADC">
        <w:rPr>
          <w:sz w:val="22"/>
          <w:lang w:eastAsia="ko-KR"/>
        </w:rPr>
        <w:t xml:space="preserve">, </w:t>
      </w:r>
      <w:r w:rsidR="00995ADC" w:rsidRPr="007640F2">
        <w:rPr>
          <w:i/>
          <w:iCs/>
          <w:sz w:val="22"/>
          <w:lang w:val="en-US"/>
        </w:rPr>
        <w:t>β</w:t>
      </w:r>
      <w:r w:rsidR="00995ADC">
        <w:rPr>
          <w:iCs/>
          <w:sz w:val="22"/>
          <w:lang w:val="en-US"/>
        </w:rPr>
        <w:t xml:space="preserve">) = </w:t>
      </w:r>
      <w:r w:rsidR="001F3BBC">
        <w:rPr>
          <w:iCs/>
          <w:sz w:val="22"/>
          <w:lang w:val="en-US"/>
        </w:rPr>
        <w:t xml:space="preserve">{(3/4, 3/4), (3/4, 1/2), (1/2, 3/4)} should not be supported due to large overhead and small performance gains comparing to </w:t>
      </w:r>
      <w:r w:rsidR="00741EA2">
        <w:rPr>
          <w:iCs/>
          <w:sz w:val="22"/>
          <w:lang w:val="en-US"/>
        </w:rPr>
        <w:t>Type I CSI</w:t>
      </w:r>
      <w:r w:rsidR="001F3BBC">
        <w:rPr>
          <w:iCs/>
          <w:sz w:val="22"/>
          <w:lang w:val="en-US"/>
        </w:rPr>
        <w:t>.</w:t>
      </w:r>
      <w:r w:rsidR="00D77DE6">
        <w:rPr>
          <w:iCs/>
          <w:sz w:val="22"/>
          <w:lang w:val="en-US"/>
        </w:rPr>
        <w:t xml:space="preserve"> As it can be seen from the above evaluation results, Type II CSI DFT-based compression with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1/4), (1/8, 1/2)} provide </w:t>
      </w:r>
      <w:r w:rsidR="00A321C1">
        <w:rPr>
          <w:sz w:val="22"/>
          <w:lang w:eastAsia="ko-KR"/>
        </w:rPr>
        <w:lastRenderedPageBreak/>
        <w:t xml:space="preserve">considerable performance loss comparing to other cases, thus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1/4), (1/8, 1/2)} should not be supported. Codebook parameters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3/4), (1/4, 1/4), (1/4, 1/2), (1/4, 3/4), (1/2, 1/4), (1/2, 1/2), (3/4, 1/4)} provide reasonable performance/overhead </w:t>
      </w:r>
      <w:proofErr w:type="spellStart"/>
      <w:r w:rsidR="00A321C1">
        <w:rPr>
          <w:sz w:val="22"/>
          <w:lang w:eastAsia="ko-KR"/>
        </w:rPr>
        <w:t>tradeoff</w:t>
      </w:r>
      <w:proofErr w:type="spellEnd"/>
      <w:r w:rsidR="00A321C1">
        <w:rPr>
          <w:sz w:val="22"/>
          <w:lang w:eastAsia="ko-KR"/>
        </w:rPr>
        <w:t xml:space="preserve">. However, it is desirable to reduce number of supported combinations of codebook parameters. </w:t>
      </w:r>
      <w:r w:rsidR="00AA046D">
        <w:rPr>
          <w:sz w:val="22"/>
          <w:lang w:eastAsia="ko-KR"/>
        </w:rPr>
        <w:t xml:space="preserve">Codebook parameters </w:t>
      </w:r>
      <w:r w:rsidR="00AA046D">
        <w:rPr>
          <w:iCs/>
          <w:sz w:val="22"/>
          <w:lang w:val="en-US"/>
        </w:rPr>
        <w:t>(</w:t>
      </w:r>
      <w:r w:rsidR="00AA046D" w:rsidRPr="001D6294">
        <w:rPr>
          <w:i/>
          <w:sz w:val="22"/>
          <w:lang w:eastAsia="ko-KR"/>
        </w:rPr>
        <w:t>p</w:t>
      </w:r>
      <w:r w:rsidR="00AA046D">
        <w:rPr>
          <w:sz w:val="22"/>
          <w:lang w:eastAsia="ko-KR"/>
        </w:rPr>
        <w:t xml:space="preserve">, </w:t>
      </w:r>
      <w:r w:rsidR="00AA046D" w:rsidRPr="007640F2">
        <w:rPr>
          <w:i/>
          <w:iCs/>
          <w:sz w:val="22"/>
          <w:lang w:val="en-US"/>
        </w:rPr>
        <w:t>β</w:t>
      </w:r>
      <w:r w:rsidR="00AA046D">
        <w:rPr>
          <w:sz w:val="22"/>
          <w:lang w:eastAsia="ko-KR"/>
        </w:rPr>
        <w:t>) = {(1/4, 1/4), (1/4, 1/2), (1/2, 1/2)} cover a broad range of overhead and performance, hence we propose to support</w:t>
      </w:r>
      <w:r w:rsidR="00C92AAD">
        <w:rPr>
          <w:sz w:val="22"/>
          <w:lang w:eastAsia="ko-KR"/>
        </w:rPr>
        <w:t xml:space="preserve"> the following combinations of</w:t>
      </w:r>
      <w:r w:rsidR="00AA046D">
        <w:rPr>
          <w:sz w:val="22"/>
          <w:lang w:eastAsia="ko-KR"/>
        </w:rPr>
        <w:t xml:space="preserve"> codebook parameters </w:t>
      </w:r>
      <w:r w:rsidR="00AA046D">
        <w:rPr>
          <w:iCs/>
          <w:sz w:val="22"/>
          <w:lang w:val="en-US"/>
        </w:rPr>
        <w:t>(</w:t>
      </w:r>
      <w:r w:rsidR="00AA046D" w:rsidRPr="001D6294">
        <w:rPr>
          <w:i/>
          <w:sz w:val="22"/>
          <w:lang w:eastAsia="ko-KR"/>
        </w:rPr>
        <w:t>p</w:t>
      </w:r>
      <w:r w:rsidR="00AA046D">
        <w:rPr>
          <w:sz w:val="22"/>
          <w:lang w:eastAsia="ko-KR"/>
        </w:rPr>
        <w:t xml:space="preserve">, </w:t>
      </w:r>
      <w:r w:rsidR="00AA046D" w:rsidRPr="007640F2">
        <w:rPr>
          <w:i/>
          <w:iCs/>
          <w:sz w:val="22"/>
          <w:lang w:val="en-US"/>
        </w:rPr>
        <w:t>β</w:t>
      </w:r>
      <w:r w:rsidR="00AA046D">
        <w:rPr>
          <w:sz w:val="22"/>
          <w:lang w:eastAsia="ko-KR"/>
        </w:rPr>
        <w:t>) = {(1/4, 1/4), (1/4, 1/2), (1/2, 1/2)}.</w:t>
      </w:r>
    </w:p>
    <w:p w14:paraId="6A7FCCC6" w14:textId="559BA2E2" w:rsidR="00C130B5" w:rsidRPr="00C15A74" w:rsidRDefault="00C130B5" w:rsidP="00C130B5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t xml:space="preserve">Observation </w:t>
      </w:r>
      <w:r w:rsidR="00D17305">
        <w:rPr>
          <w:b/>
          <w:i/>
          <w:iCs/>
          <w:sz w:val="22"/>
          <w:lang w:val="en-US"/>
        </w:rPr>
        <w:t>2</w:t>
      </w:r>
      <w:r w:rsidRPr="00C15A74">
        <w:rPr>
          <w:i/>
          <w:iCs/>
          <w:sz w:val="22"/>
          <w:lang w:val="en-US"/>
        </w:rPr>
        <w:t>:</w:t>
      </w:r>
    </w:p>
    <w:p w14:paraId="770F206E" w14:textId="4686EFA0" w:rsidR="00B90537" w:rsidRDefault="00B90537" w:rsidP="00F5176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 xml:space="preserve">(p, β) = {(3/4, 3/4), (3/4, 1/2), (1/2, 3/4)} </w:t>
      </w:r>
      <w:r>
        <w:rPr>
          <w:rFonts w:ascii="Times New Roman" w:hAnsi="Times New Roman"/>
          <w:i/>
          <w:lang w:eastAsia="ko-KR"/>
        </w:rPr>
        <w:t>provide</w:t>
      </w:r>
      <w:r w:rsidRPr="00B90537">
        <w:rPr>
          <w:rFonts w:ascii="Times New Roman" w:hAnsi="Times New Roman"/>
          <w:i/>
          <w:lang w:eastAsia="ko-KR"/>
        </w:rPr>
        <w:t xml:space="preserve"> large overhead and small performance gains comparing to </w:t>
      </w:r>
      <w:r w:rsidR="00741EA2">
        <w:rPr>
          <w:rFonts w:ascii="Times New Roman" w:hAnsi="Times New Roman"/>
          <w:i/>
          <w:lang w:eastAsia="ko-KR"/>
        </w:rPr>
        <w:t>Type I CSI</w:t>
      </w:r>
      <w:r w:rsidRPr="00B90537">
        <w:rPr>
          <w:rFonts w:ascii="Times New Roman" w:hAnsi="Times New Roman"/>
          <w:i/>
          <w:lang w:eastAsia="ko-KR"/>
        </w:rPr>
        <w:t xml:space="preserve"> </w:t>
      </w:r>
    </w:p>
    <w:p w14:paraId="79922317" w14:textId="2E57138C" w:rsidR="00C130B5" w:rsidRDefault="00B90537" w:rsidP="00F5176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1/4), (1/8, 1/2)} provide considerable performance loss comparing to other cases</w:t>
      </w:r>
    </w:p>
    <w:p w14:paraId="5D95AC69" w14:textId="0A9822E0" w:rsidR="00B90537" w:rsidRDefault="00B90537" w:rsidP="00F5176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3/4), (1/4, 1/4), (1/4, 1/2), (1/4, 3/4), (1/2, 1/4), (1/2, 1/2), (3/4, 1/4)} provide reasonable performance/overhead tradeoff</w:t>
      </w:r>
    </w:p>
    <w:p w14:paraId="097EAA65" w14:textId="164F177F" w:rsidR="00B90537" w:rsidRPr="00C130B5" w:rsidRDefault="00B90537" w:rsidP="00F51761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{(1/4, 1/4), (1/4, 1/2), (1/2, 1/2)} cover a broad range of overhead and performance</w:t>
      </w:r>
    </w:p>
    <w:p w14:paraId="76593000" w14:textId="20B9E47A" w:rsidR="00C130B5" w:rsidRPr="001A74A6" w:rsidRDefault="00C130B5" w:rsidP="00C130B5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t xml:space="preserve">Proposal </w:t>
      </w:r>
      <w:r w:rsidR="00B90537">
        <w:rPr>
          <w:b/>
          <w:i/>
          <w:iCs/>
          <w:sz w:val="22"/>
          <w:lang w:val="en-US"/>
        </w:rPr>
        <w:t>3</w:t>
      </w:r>
      <w:r>
        <w:rPr>
          <w:iCs/>
          <w:sz w:val="22"/>
          <w:lang w:val="en-US"/>
        </w:rPr>
        <w:t>:</w:t>
      </w:r>
    </w:p>
    <w:p w14:paraId="338D36DE" w14:textId="6C4602E2" w:rsidR="00A67668" w:rsidRPr="00B5416C" w:rsidRDefault="00C130B5" w:rsidP="00F51761">
      <w:pPr>
        <w:pStyle w:val="ListParagraph"/>
        <w:numPr>
          <w:ilvl w:val="0"/>
          <w:numId w:val="13"/>
        </w:numPr>
        <w:spacing w:before="240"/>
        <w:jc w:val="both"/>
        <w:rPr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Support </w:t>
      </w:r>
      <w:r w:rsidR="005F3F5B">
        <w:rPr>
          <w:rFonts w:ascii="Times New Roman" w:hAnsi="Times New Roman"/>
          <w:i/>
          <w:lang w:eastAsia="ko-KR"/>
        </w:rPr>
        <w:t>(</w:t>
      </w:r>
      <w:r w:rsidR="005F3F5B" w:rsidRPr="005F3F5B">
        <w:rPr>
          <w:rFonts w:ascii="Times New Roman" w:hAnsi="Times New Roman"/>
          <w:i/>
          <w:lang w:eastAsia="ko-KR"/>
        </w:rPr>
        <w:t>p, β) = {(1/4, 1/4), (1/4, 1/2), (1/2, 1/2)}</w:t>
      </w:r>
    </w:p>
    <w:p w14:paraId="4C3CC427" w14:textId="24963586" w:rsidR="00A67668" w:rsidRDefault="00A67668" w:rsidP="00A67668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A0E0D">
        <w:rPr>
          <w:sz w:val="28"/>
        </w:rPr>
        <w:t>3</w:t>
      </w:r>
      <w:r w:rsidRPr="00624521">
        <w:rPr>
          <w:sz w:val="28"/>
        </w:rPr>
        <w:t xml:space="preserve">. </w:t>
      </w:r>
      <w:r w:rsidR="007365A7">
        <w:rPr>
          <w:sz w:val="28"/>
        </w:rPr>
        <w:t>Type II c</w:t>
      </w:r>
      <w:r w:rsidR="00C74382">
        <w:rPr>
          <w:sz w:val="28"/>
        </w:rPr>
        <w:t xml:space="preserve">odebook </w:t>
      </w:r>
      <w:r w:rsidR="007365A7">
        <w:rPr>
          <w:sz w:val="28"/>
        </w:rPr>
        <w:t>fo</w:t>
      </w:r>
      <w:r w:rsidR="00C74382">
        <w:rPr>
          <w:sz w:val="28"/>
        </w:rPr>
        <w:t>r rank 3-4</w:t>
      </w:r>
    </w:p>
    <w:p w14:paraId="4F3EAF3C" w14:textId="36442368" w:rsidR="00A331D2" w:rsidRPr="007E39F3" w:rsidRDefault="00094B3A" w:rsidP="00780ACC">
      <w:pPr>
        <w:spacing w:before="240"/>
        <w:jc w:val="both"/>
        <w:rPr>
          <w:sz w:val="22"/>
          <w:szCs w:val="22"/>
          <w:lang w:val="en-US"/>
        </w:rPr>
      </w:pPr>
      <w:r w:rsidRPr="007E39F3">
        <w:rPr>
          <w:sz w:val="22"/>
          <w:szCs w:val="22"/>
        </w:rPr>
        <w:t>At the</w:t>
      </w:r>
      <w:r w:rsidR="004E2BEA" w:rsidRPr="007E39F3">
        <w:rPr>
          <w:sz w:val="22"/>
          <w:szCs w:val="22"/>
          <w:lang w:val="en-US"/>
        </w:rPr>
        <w:t xml:space="preserve"> </w:t>
      </w:r>
      <w:proofErr w:type="spellStart"/>
      <w:r w:rsidR="004E2BEA" w:rsidRPr="007E39F3">
        <w:rPr>
          <w:sz w:val="22"/>
          <w:szCs w:val="22"/>
          <w:lang w:val="en-US"/>
        </w:rPr>
        <w:t>RAN1#</w:t>
      </w:r>
      <w:r w:rsidR="00A331D2" w:rsidRPr="007E39F3">
        <w:rPr>
          <w:sz w:val="22"/>
          <w:szCs w:val="22"/>
          <w:lang w:val="en-US"/>
        </w:rPr>
        <w:t>96</w:t>
      </w:r>
      <w:proofErr w:type="spellEnd"/>
      <w:r w:rsidRPr="007E39F3">
        <w:rPr>
          <w:sz w:val="22"/>
          <w:szCs w:val="22"/>
          <w:lang w:val="en-US"/>
        </w:rPr>
        <w:t xml:space="preserve"> meeting</w:t>
      </w:r>
      <w:r w:rsidR="006C097C" w:rsidRPr="007E39F3">
        <w:rPr>
          <w:sz w:val="22"/>
          <w:szCs w:val="22"/>
          <w:lang w:val="en-US"/>
        </w:rPr>
        <w:t xml:space="preserve"> [4]</w:t>
      </w:r>
      <w:r w:rsidRPr="007E39F3">
        <w:rPr>
          <w:sz w:val="22"/>
          <w:szCs w:val="22"/>
          <w:lang w:val="en-US"/>
        </w:rPr>
        <w:t xml:space="preserve"> it was agreed to </w:t>
      </w:r>
      <w:r w:rsidRPr="007E39F3">
        <w:rPr>
          <w:rFonts w:eastAsia="Malgun Gothic"/>
          <w:sz w:val="22"/>
          <w:szCs w:val="22"/>
          <w:lang w:val="en-US" w:eastAsia="ko-KR"/>
        </w:rPr>
        <w:t xml:space="preserve">extend the Type II </w:t>
      </w:r>
      <w:r w:rsidRPr="007E39F3">
        <w:rPr>
          <w:rFonts w:eastAsia="Malgun Gothic"/>
          <w:sz w:val="22"/>
          <w:szCs w:val="22"/>
          <w:lang w:val="en-US"/>
        </w:rPr>
        <w:t>DFT-based compression to rank 3-4</w:t>
      </w:r>
      <w:r w:rsidR="00A331D2" w:rsidRPr="007E39F3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331D2" w14:paraId="2AA69657" w14:textId="77777777" w:rsidTr="00A331D2">
        <w:tc>
          <w:tcPr>
            <w:tcW w:w="10160" w:type="dxa"/>
          </w:tcPr>
          <w:p w14:paraId="3FFDD6E1" w14:textId="77777777" w:rsidR="00A331D2" w:rsidRPr="00A331D2" w:rsidRDefault="00A331D2" w:rsidP="00A331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highlight w:val="green"/>
                <w:lang w:val="en-US"/>
              </w:rPr>
            </w:pPr>
            <w:r w:rsidRPr="00A331D2">
              <w:rPr>
                <w:rFonts w:eastAsia="Malgun Gothic"/>
                <w:b/>
                <w:highlight w:val="green"/>
                <w:lang w:val="en-US"/>
              </w:rPr>
              <w:t>Agreement</w:t>
            </w:r>
          </w:p>
          <w:p w14:paraId="08295ABF" w14:textId="77777777" w:rsidR="00A331D2" w:rsidRPr="00A331D2" w:rsidRDefault="00A331D2" w:rsidP="00A331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A331D2">
              <w:rPr>
                <w:rFonts w:eastAsia="Malgun Gothic"/>
                <w:lang w:val="en-US" w:eastAsia="ko-KR"/>
              </w:rPr>
              <w:t xml:space="preserve">Extend the Type II </w:t>
            </w:r>
            <w:r w:rsidRPr="00A331D2">
              <w:rPr>
                <w:rFonts w:eastAsia="Malgun Gothic"/>
                <w:lang w:val="en-US"/>
              </w:rPr>
              <w:t>DFT-based compression (designed for RI=1-2) to RI=3-4 with the following design principle:</w:t>
            </w:r>
          </w:p>
          <w:p w14:paraId="4002132E" w14:textId="73020616" w:rsidR="00A331D2" w:rsidRPr="00A331D2" w:rsidRDefault="00A331D2" w:rsidP="00F5176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/>
              </w:rPr>
            </w:pPr>
            <w:r w:rsidRPr="00A331D2">
              <w:rPr>
                <w:rFonts w:eastAsia="Malgun Gothic"/>
                <w:lang w:val="en-US"/>
              </w:rPr>
              <w:t xml:space="preserve">The resulting overhead for RI=3-4 is at least comparable to that for RI=2 </w:t>
            </w:r>
          </w:p>
        </w:tc>
      </w:tr>
    </w:tbl>
    <w:p w14:paraId="60756E3A" w14:textId="6B666010" w:rsidR="00CD4AD5" w:rsidRDefault="008D1D30" w:rsidP="00841D4B">
      <w:pPr>
        <w:spacing w:before="240"/>
        <w:jc w:val="both"/>
        <w:rPr>
          <w:sz w:val="22"/>
        </w:rPr>
      </w:pPr>
      <w:r>
        <w:rPr>
          <w:sz w:val="22"/>
        </w:rPr>
        <w:t>According to the above agreement codebook structure of rank 3-4 Type II codebook should follow that of rank 1-2 Type II code</w:t>
      </w:r>
      <w:r w:rsidR="004962EE">
        <w:rPr>
          <w:sz w:val="22"/>
        </w:rPr>
        <w:t>book with DFT-based compression. T</w:t>
      </w:r>
      <w:r w:rsidR="001910F2">
        <w:rPr>
          <w:sz w:val="22"/>
        </w:rPr>
        <w:t xml:space="preserve">he resulting overhead for rank </w:t>
      </w:r>
      <w:r w:rsidRPr="008D1D30">
        <w:rPr>
          <w:sz w:val="22"/>
        </w:rPr>
        <w:t xml:space="preserve">3-4 </w:t>
      </w:r>
      <w:r w:rsidR="001910F2">
        <w:rPr>
          <w:sz w:val="22"/>
        </w:rPr>
        <w:t xml:space="preserve">PMI reporting </w:t>
      </w:r>
      <w:r w:rsidR="006D2F24">
        <w:rPr>
          <w:sz w:val="22"/>
        </w:rPr>
        <w:t>should be</w:t>
      </w:r>
      <w:r w:rsidRPr="008D1D30">
        <w:rPr>
          <w:sz w:val="22"/>
        </w:rPr>
        <w:t xml:space="preserve"> at least comparable to that for </w:t>
      </w:r>
      <w:r w:rsidR="001910F2">
        <w:rPr>
          <w:sz w:val="22"/>
        </w:rPr>
        <w:t xml:space="preserve">rank </w:t>
      </w:r>
      <w:r w:rsidRPr="008D1D30">
        <w:rPr>
          <w:sz w:val="22"/>
        </w:rPr>
        <w:t>2</w:t>
      </w:r>
      <w:r>
        <w:rPr>
          <w:sz w:val="22"/>
        </w:rPr>
        <w:t>.</w:t>
      </w:r>
    </w:p>
    <w:p w14:paraId="294F7089" w14:textId="15653C98" w:rsidR="00CD4AD5" w:rsidRDefault="00365345" w:rsidP="00C94FA4">
      <w:pPr>
        <w:spacing w:before="240"/>
        <w:jc w:val="both"/>
        <w:rPr>
          <w:sz w:val="22"/>
        </w:rPr>
      </w:pPr>
      <w:r>
        <w:rPr>
          <w:sz w:val="22"/>
        </w:rPr>
        <w:t xml:space="preserve">At the 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[5] the following agreements were made on </w:t>
      </w:r>
      <w:proofErr w:type="spellStart"/>
      <w:r w:rsidRPr="007064A7">
        <w:rPr>
          <w:i/>
          <w:sz w:val="22"/>
        </w:rPr>
        <w:t>K0</w:t>
      </w:r>
      <w:proofErr w:type="spellEnd"/>
      <w:r>
        <w:rPr>
          <w:sz w:val="22"/>
        </w:rPr>
        <w:t xml:space="preserve"> setting, </w:t>
      </w:r>
      <w:r w:rsidR="00073A87" w:rsidRPr="00073A87">
        <w:rPr>
          <w:sz w:val="22"/>
        </w:rPr>
        <w:t>FD basis subset selection</w:t>
      </w:r>
      <w:r w:rsidR="00073A87">
        <w:rPr>
          <w:sz w:val="22"/>
        </w:rPr>
        <w:t>, c</w:t>
      </w:r>
      <w:r w:rsidR="00073A87" w:rsidRPr="00073A87">
        <w:rPr>
          <w:sz w:val="22"/>
        </w:rPr>
        <w:t>oefficient subset selection</w:t>
      </w:r>
      <w:r w:rsidR="00A97F46">
        <w:rPr>
          <w:sz w:val="22"/>
        </w:rPr>
        <w:t xml:space="preserve"> and</w:t>
      </w:r>
      <w:r w:rsidR="00073A87">
        <w:rPr>
          <w:sz w:val="22"/>
        </w:rPr>
        <w:t xml:space="preserve"> </w:t>
      </w:r>
      <w:r w:rsidR="00A97F46" w:rsidRPr="00A97F46">
        <w:rPr>
          <w:sz w:val="22"/>
        </w:rPr>
        <w:t>SD basis subset selection</w:t>
      </w:r>
      <w:r w:rsidR="00A97F46">
        <w:rPr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5345" w14:paraId="37182E6B" w14:textId="77777777" w:rsidTr="00365345">
        <w:tc>
          <w:tcPr>
            <w:tcW w:w="10160" w:type="dxa"/>
          </w:tcPr>
          <w:p w14:paraId="64DAD447" w14:textId="77777777" w:rsidR="00365345" w:rsidRPr="0081567C" w:rsidRDefault="00365345" w:rsidP="00365345">
            <w:pPr>
              <w:rPr>
                <w:i/>
                <w:highlight w:val="green"/>
                <w:lang w:val="en-US" w:eastAsia="ko-KR"/>
              </w:rPr>
            </w:pPr>
            <w:r w:rsidRPr="0081567C">
              <w:rPr>
                <w:b/>
                <w:highlight w:val="green"/>
                <w:lang w:val="en-US" w:eastAsia="ko-KR"/>
              </w:rPr>
              <w:t>Agreement</w:t>
            </w:r>
          </w:p>
          <w:p w14:paraId="3A0EA12D" w14:textId="77777777" w:rsidR="00365345" w:rsidRPr="0081567C" w:rsidRDefault="00365345" w:rsidP="00365345">
            <w:pPr>
              <w:rPr>
                <w:lang w:val="en-US"/>
              </w:rPr>
            </w:pPr>
            <w:r w:rsidRPr="0081567C">
              <w:rPr>
                <w:lang w:val="en-US"/>
              </w:rPr>
              <w:t>On RI=3-4 extension:</w:t>
            </w:r>
          </w:p>
          <w:p w14:paraId="5E4A1F13" w14:textId="77777777" w:rsidR="00365345" w:rsidRPr="0081567C" w:rsidRDefault="00365345" w:rsidP="00F51761">
            <w:pPr>
              <w:pStyle w:val="Style1"/>
              <w:numPr>
                <w:ilvl w:val="0"/>
                <w:numId w:val="22"/>
              </w:numPr>
              <w:spacing w:after="0" w:line="240" w:lineRule="auto"/>
            </w:pPr>
            <w:proofErr w:type="spellStart"/>
            <w:r w:rsidRPr="0081567C">
              <w:t>K</w:t>
            </w:r>
            <w:r w:rsidRPr="0081567C">
              <w:rPr>
                <w:vertAlign w:val="subscript"/>
              </w:rPr>
              <w:t>0</w:t>
            </w:r>
            <w:proofErr w:type="spellEnd"/>
            <w:r w:rsidRPr="0081567C">
              <w:t xml:space="preserve"> setting: agree on supporting </w:t>
            </w:r>
            <w:proofErr w:type="spellStart"/>
            <w:r w:rsidRPr="0081567C">
              <w:t>Alt1</w:t>
            </w:r>
            <w:proofErr w:type="spellEnd"/>
            <w:r w:rsidRPr="0081567C">
              <w:t xml:space="preserve">, i.e. </w:t>
            </w:r>
            <w:r w:rsidRPr="0081567C">
              <w:rPr>
                <w:szCs w:val="22"/>
              </w:rPr>
              <w:t xml:space="preserve">total max # NZ coefficients across all layers ≤ </w:t>
            </w:r>
            <w:proofErr w:type="spellStart"/>
            <w:r w:rsidRPr="0081567C">
              <w:rPr>
                <w:szCs w:val="22"/>
              </w:rPr>
              <w:t>2</w:t>
            </w:r>
            <w:r w:rsidRPr="0081567C">
              <w:rPr>
                <w:rStyle w:val="Emphasis"/>
              </w:rPr>
              <w:t>K</w:t>
            </w:r>
            <w:r w:rsidRPr="0081567C">
              <w:rPr>
                <w:rStyle w:val="Emphasis"/>
                <w:vertAlign w:val="subscript"/>
              </w:rPr>
              <w:t>0</w:t>
            </w:r>
            <w:proofErr w:type="spellEnd"/>
            <w:r w:rsidRPr="0081567C">
              <w:rPr>
                <w:szCs w:val="22"/>
              </w:rPr>
              <w:t xml:space="preserve"> where the </w:t>
            </w:r>
            <w:proofErr w:type="spellStart"/>
            <w:r w:rsidRPr="0081567C">
              <w:rPr>
                <w:rStyle w:val="Emphasis"/>
              </w:rPr>
              <w:t>K</w:t>
            </w:r>
            <w:r w:rsidRPr="0081567C">
              <w:rPr>
                <w:rStyle w:val="Emphasis"/>
                <w:vertAlign w:val="subscript"/>
              </w:rPr>
              <w:t>0</w:t>
            </w:r>
            <w:proofErr w:type="spellEnd"/>
            <w:r w:rsidRPr="0081567C">
              <w:rPr>
                <w:szCs w:val="22"/>
              </w:rPr>
              <w:t xml:space="preserve"> value set for RI</w:t>
            </w:r>
            <w:r w:rsidRPr="0081567C">
              <w:rPr>
                <w:szCs w:val="22"/>
              </w:rPr>
              <w:sym w:font="Symbol" w:char="F0CE"/>
            </w:r>
            <w:r w:rsidRPr="0081567C">
              <w:rPr>
                <w:szCs w:val="22"/>
              </w:rPr>
              <w:t>{1,2}</w:t>
            </w:r>
            <w:r w:rsidRPr="0081567C">
              <w:t xml:space="preserve"> </w:t>
            </w:r>
          </w:p>
          <w:p w14:paraId="5C971309" w14:textId="77777777" w:rsidR="00365345" w:rsidRPr="0081567C" w:rsidRDefault="00365345" w:rsidP="00F51761">
            <w:pPr>
              <w:pStyle w:val="Style1"/>
              <w:numPr>
                <w:ilvl w:val="0"/>
                <w:numId w:val="22"/>
              </w:numPr>
              <w:spacing w:after="0" w:line="240" w:lineRule="auto"/>
            </w:pPr>
            <w:r w:rsidRPr="0081567C">
              <w:t>FD basis subset selection: agree on layer-specific subset selection</w:t>
            </w:r>
          </w:p>
          <w:p w14:paraId="2AC23921" w14:textId="77777777" w:rsidR="00365345" w:rsidRPr="0081567C" w:rsidRDefault="00365345" w:rsidP="00F51761">
            <w:pPr>
              <w:pStyle w:val="Style1"/>
              <w:numPr>
                <w:ilvl w:val="0"/>
                <w:numId w:val="22"/>
              </w:numPr>
              <w:spacing w:after="0" w:line="240" w:lineRule="auto"/>
            </w:pPr>
            <w:r w:rsidRPr="0081567C">
              <w:t>Coefficient subset selection: agree on layer-specific subset selection</w:t>
            </w:r>
          </w:p>
          <w:p w14:paraId="7816804D" w14:textId="77777777" w:rsidR="00365345" w:rsidRPr="0081567C" w:rsidRDefault="00365345" w:rsidP="00365345">
            <w:pPr>
              <w:pStyle w:val="Style1"/>
              <w:spacing w:after="0" w:line="240" w:lineRule="auto"/>
              <w:ind w:firstLine="0"/>
              <w:rPr>
                <w:highlight w:val="green"/>
              </w:rPr>
            </w:pPr>
          </w:p>
          <w:p w14:paraId="1244F799" w14:textId="77777777" w:rsidR="00365345" w:rsidRPr="009B45E9" w:rsidRDefault="00365345" w:rsidP="00365345">
            <w:pPr>
              <w:pStyle w:val="Style1"/>
              <w:spacing w:after="0" w:line="240" w:lineRule="auto"/>
              <w:ind w:firstLine="0"/>
              <w:rPr>
                <w:b/>
                <w:highlight w:val="green"/>
              </w:rPr>
            </w:pPr>
            <w:r w:rsidRPr="009B45E9">
              <w:rPr>
                <w:b/>
                <w:highlight w:val="green"/>
              </w:rPr>
              <w:t>Agreement</w:t>
            </w:r>
          </w:p>
          <w:p w14:paraId="27E5D48F" w14:textId="4AEC0E31" w:rsidR="00365345" w:rsidRPr="00365345" w:rsidRDefault="00365345" w:rsidP="00365345">
            <w:pPr>
              <w:pStyle w:val="Style1"/>
              <w:spacing w:line="240" w:lineRule="auto"/>
              <w:ind w:firstLine="0"/>
              <w:rPr>
                <w:iCs/>
              </w:rPr>
            </w:pPr>
            <w:r w:rsidRPr="009B45E9">
              <w:t xml:space="preserve">SD basis subset selection is </w:t>
            </w:r>
            <w:r w:rsidRPr="009B45E9">
              <w:rPr>
                <w:rFonts w:hint="eastAsia"/>
                <w:iCs/>
              </w:rPr>
              <w:t>layer-common</w:t>
            </w:r>
          </w:p>
        </w:tc>
      </w:tr>
    </w:tbl>
    <w:p w14:paraId="548FBFA0" w14:textId="2D9B7CB2" w:rsidR="00A97F46" w:rsidRDefault="00A97F46" w:rsidP="00841D4B">
      <w:pPr>
        <w:spacing w:before="240"/>
        <w:jc w:val="both"/>
        <w:rPr>
          <w:sz w:val="22"/>
        </w:rPr>
      </w:pPr>
    </w:p>
    <w:p w14:paraId="597657F3" w14:textId="1A2925AF" w:rsidR="00C9610F" w:rsidRDefault="00555B22" w:rsidP="00841D4B">
      <w:pPr>
        <w:spacing w:before="240"/>
        <w:jc w:val="both"/>
        <w:rPr>
          <w:sz w:val="22"/>
        </w:rPr>
      </w:pPr>
      <w:r>
        <w:rPr>
          <w:sz w:val="22"/>
        </w:rPr>
        <w:lastRenderedPageBreak/>
        <w:t xml:space="preserve">The following agreement was made on the parameter </w:t>
      </w:r>
      <w:proofErr w:type="gramStart"/>
      <w:r w:rsidRPr="00555B22">
        <w:rPr>
          <w:i/>
          <w:sz w:val="22"/>
        </w:rPr>
        <w:t>p</w:t>
      </w:r>
      <w:proofErr w:type="gramEnd"/>
      <w:r w:rsidR="00870F17" w:rsidRPr="00870F17">
        <w:rPr>
          <w:sz w:val="22"/>
        </w:rPr>
        <w:t xml:space="preserve"> and</w:t>
      </w:r>
      <w:r w:rsidR="00870F17">
        <w:rPr>
          <w:i/>
          <w:sz w:val="22"/>
        </w:rPr>
        <w:t xml:space="preserve"> L</w:t>
      </w:r>
      <w:r>
        <w:rPr>
          <w:sz w:val="22"/>
        </w:rPr>
        <w:t xml:space="preserve"> setting</w:t>
      </w:r>
      <w:r w:rsidR="00870F17">
        <w:rPr>
          <w:sz w:val="22"/>
        </w:rPr>
        <w:t>s</w:t>
      </w:r>
      <w:r>
        <w:rPr>
          <w:sz w:val="22"/>
        </w:rPr>
        <w:t>.</w:t>
      </w:r>
      <w:r w:rsidR="00870F17">
        <w:rPr>
          <w:sz w:val="22"/>
        </w:rPr>
        <w:t xml:space="preserve"> According to the agreement the value of </w:t>
      </w:r>
      <w:r w:rsidR="00870F17" w:rsidRPr="00870F17">
        <w:rPr>
          <w:i/>
          <w:sz w:val="22"/>
        </w:rPr>
        <w:t>L</w:t>
      </w:r>
      <w:r w:rsidR="00870F17">
        <w:rPr>
          <w:sz w:val="22"/>
        </w:rPr>
        <w:t xml:space="preserve"> is layer-common and rank-common for rank 1-4.</w:t>
      </w:r>
      <w:r w:rsidR="00C56030">
        <w:rPr>
          <w:sz w:val="22"/>
        </w:rPr>
        <w:t xml:space="preserve"> The agreed </w:t>
      </w:r>
      <w:r w:rsidR="005A4DBB" w:rsidRPr="005A4DBB">
        <w:rPr>
          <w:sz w:val="22"/>
          <w:szCs w:val="22"/>
        </w:rPr>
        <w:t>candidates</w:t>
      </w:r>
      <w:r w:rsidR="005270C3">
        <w:rPr>
          <w:sz w:val="22"/>
          <w:szCs w:val="22"/>
        </w:rPr>
        <w:t xml:space="preserve"> for </w:t>
      </w:r>
      <w:r w:rsidR="005270C3" w:rsidRPr="0011446A">
        <w:rPr>
          <w:i/>
          <w:sz w:val="22"/>
          <w:szCs w:val="22"/>
        </w:rPr>
        <w:t>p</w:t>
      </w:r>
      <w:r w:rsidR="005270C3">
        <w:rPr>
          <w:sz w:val="22"/>
          <w:szCs w:val="22"/>
        </w:rPr>
        <w:t xml:space="preserve"> setting</w:t>
      </w:r>
      <w:r w:rsidR="005A4DBB" w:rsidRPr="005A4DBB">
        <w:rPr>
          <w:sz w:val="22"/>
          <w:szCs w:val="22"/>
        </w:rPr>
        <w:t xml:space="preserve"> </w:t>
      </w:r>
      <w:r w:rsidR="00C56030">
        <w:rPr>
          <w:sz w:val="22"/>
        </w:rPr>
        <w:t>are schematically represented in table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8400C" w14:paraId="6269D987" w14:textId="77777777" w:rsidTr="00E8400C">
        <w:tc>
          <w:tcPr>
            <w:tcW w:w="10160" w:type="dxa"/>
          </w:tcPr>
          <w:p w14:paraId="7B8695DF" w14:textId="77777777" w:rsidR="00E8400C" w:rsidRPr="00D85245" w:rsidRDefault="00E8400C" w:rsidP="00E8400C">
            <w:pPr>
              <w:pStyle w:val="Style1"/>
              <w:spacing w:after="0" w:line="240" w:lineRule="auto"/>
              <w:ind w:firstLine="0"/>
              <w:rPr>
                <w:b/>
                <w:highlight w:val="green"/>
              </w:rPr>
            </w:pPr>
            <w:r w:rsidRPr="00D85245">
              <w:rPr>
                <w:b/>
                <w:highlight w:val="green"/>
              </w:rPr>
              <w:t>Agreement</w:t>
            </w:r>
          </w:p>
          <w:p w14:paraId="75308EC2" w14:textId="77777777" w:rsidR="00E8400C" w:rsidRPr="00C43E5C" w:rsidRDefault="00E8400C" w:rsidP="00E8400C">
            <w:pPr>
              <w:rPr>
                <w:lang w:val="en-US"/>
              </w:rPr>
            </w:pPr>
            <w:r w:rsidRPr="00C43E5C">
              <w:rPr>
                <w:lang w:val="en-US" w:eastAsia="ko-KR"/>
              </w:rPr>
              <w:t xml:space="preserve"> </w:t>
            </w:r>
            <w:r w:rsidRPr="00C43E5C">
              <w:rPr>
                <w:lang w:val="en-US"/>
              </w:rPr>
              <w:t>On RI=3-4 extension:</w:t>
            </w:r>
          </w:p>
          <w:p w14:paraId="62E1A754" w14:textId="77777777" w:rsidR="00E8400C" w:rsidRPr="00675888" w:rsidRDefault="00E8400C" w:rsidP="00F5176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675888">
              <w:rPr>
                <w:lang w:eastAsia="x-none"/>
              </w:rPr>
              <w:t>(</w:t>
            </w:r>
            <w:proofErr w:type="spellStart"/>
            <w:r w:rsidRPr="00675888">
              <w:rPr>
                <w:lang w:eastAsia="x-none"/>
              </w:rPr>
              <w:t>L,p</w:t>
            </w:r>
            <w:proofErr w:type="spellEnd"/>
            <w:r w:rsidRPr="00675888">
              <w:rPr>
                <w:lang w:eastAsia="x-none"/>
              </w:rPr>
              <w:t xml:space="preserve">) setting: In </w:t>
            </w:r>
            <w:proofErr w:type="spellStart"/>
            <w:r w:rsidRPr="00675888">
              <w:rPr>
                <w:lang w:eastAsia="x-none"/>
              </w:rPr>
              <w:t>RAN1#97</w:t>
            </w:r>
            <w:proofErr w:type="spellEnd"/>
            <w:r w:rsidRPr="00675888">
              <w:rPr>
                <w:lang w:eastAsia="x-none"/>
              </w:rPr>
              <w:t xml:space="preserve"> (Reno), down select and decide from the following alternatives: </w:t>
            </w:r>
          </w:p>
          <w:p w14:paraId="707F659B" w14:textId="5F0B00DE" w:rsidR="00E8400C" w:rsidRPr="00E8400C" w:rsidRDefault="00E8400C" w:rsidP="00F51761">
            <w:pPr>
              <w:pStyle w:val="Style1"/>
              <w:numPr>
                <w:ilvl w:val="1"/>
                <w:numId w:val="22"/>
              </w:numPr>
              <w:spacing w:line="240" w:lineRule="auto"/>
            </w:pPr>
            <w:proofErr w:type="spellStart"/>
            <w:r w:rsidRPr="00DC335D">
              <w:t>Alt2B</w:t>
            </w:r>
            <w:proofErr w:type="spellEnd"/>
            <w:r w:rsidRPr="00DC335D">
              <w:t xml:space="preserve">, </w:t>
            </w:r>
            <w:proofErr w:type="spellStart"/>
            <w:r w:rsidRPr="00DC335D">
              <w:t>Alt3C</w:t>
            </w:r>
            <w:proofErr w:type="spellEnd"/>
            <w:r w:rsidRPr="00DC335D">
              <w:t>,</w:t>
            </w:r>
            <w:r>
              <w:t xml:space="preserve"> </w:t>
            </w:r>
            <w:proofErr w:type="spellStart"/>
            <w:r w:rsidRPr="00DC335D">
              <w:t>Alt6E</w:t>
            </w:r>
            <w:proofErr w:type="spellEnd"/>
            <w:r w:rsidRPr="00DC335D">
              <w:t xml:space="preserve"> (see </w:t>
            </w:r>
            <w:r>
              <w:t xml:space="preserve">Table 9 </w:t>
            </w:r>
            <w:r w:rsidRPr="00DC335D">
              <w:t xml:space="preserve">from </w:t>
            </w:r>
            <w:hyperlink r:id="rId34" w:history="1">
              <w:proofErr w:type="spellStart"/>
              <w:r>
                <w:rPr>
                  <w:rStyle w:val="Hyperlink"/>
                </w:rPr>
                <w:t>R1</w:t>
              </w:r>
              <w:proofErr w:type="spellEnd"/>
              <w:r>
                <w:rPr>
                  <w:rStyle w:val="Hyperlink"/>
                </w:rPr>
                <w:t>-1905629</w:t>
              </w:r>
            </w:hyperlink>
            <w:r w:rsidRPr="00DC335D">
              <w:t>)</w:t>
            </w:r>
          </w:p>
        </w:tc>
      </w:tr>
    </w:tbl>
    <w:p w14:paraId="4934F225" w14:textId="14B6F70E" w:rsidR="00C56030" w:rsidRPr="005A4DBB" w:rsidRDefault="00C56030" w:rsidP="00C56030">
      <w:pPr>
        <w:spacing w:before="240"/>
        <w:jc w:val="center"/>
        <w:rPr>
          <w:iCs/>
          <w:sz w:val="22"/>
          <w:szCs w:val="22"/>
          <w:lang w:val="en-US"/>
        </w:rPr>
      </w:pPr>
      <w:r w:rsidRPr="005A4DBB">
        <w:rPr>
          <w:b/>
          <w:iCs/>
          <w:sz w:val="22"/>
          <w:szCs w:val="22"/>
          <w:lang w:val="en-US"/>
        </w:rPr>
        <w:t>Table 2</w:t>
      </w:r>
      <w:r w:rsidRPr="005A4DBB">
        <w:rPr>
          <w:iCs/>
          <w:sz w:val="22"/>
          <w:szCs w:val="22"/>
          <w:lang w:val="en-US"/>
        </w:rPr>
        <w:t xml:space="preserve">. </w:t>
      </w:r>
      <w:r w:rsidRPr="005A4DBB">
        <w:rPr>
          <w:sz w:val="22"/>
          <w:szCs w:val="22"/>
        </w:rPr>
        <w:t>Agreed candidates for</w:t>
      </w:r>
      <w:r w:rsidRPr="0011446A">
        <w:rPr>
          <w:i/>
          <w:sz w:val="22"/>
          <w:szCs w:val="22"/>
        </w:rPr>
        <w:t xml:space="preserve"> p</w:t>
      </w:r>
      <w:r w:rsidRPr="005A4DBB">
        <w:rPr>
          <w:sz w:val="22"/>
          <w:szCs w:val="22"/>
        </w:rPr>
        <w:t xml:space="preserve"> setting</w:t>
      </w:r>
    </w:p>
    <w:tbl>
      <w:tblPr>
        <w:tblStyle w:val="TableGrid"/>
        <w:tblW w:w="0" w:type="auto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3386"/>
        <w:gridCol w:w="3387"/>
        <w:gridCol w:w="3387"/>
      </w:tblGrid>
      <w:tr w:rsidR="00E152E5" w14:paraId="3CA7A7F7" w14:textId="3FDA6706" w:rsidTr="00E152E5">
        <w:tc>
          <w:tcPr>
            <w:tcW w:w="3386" w:type="dxa"/>
          </w:tcPr>
          <w:p w14:paraId="1D247223" w14:textId="77777777" w:rsidR="00E152E5" w:rsidRPr="00055B60" w:rsidRDefault="00E152E5" w:rsidP="00E152E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proofErr w:type="spellStart"/>
            <w:r w:rsidRPr="00055B60">
              <w:rPr>
                <w:u w:val="single"/>
                <w:lang w:val="en-US"/>
              </w:rPr>
              <w:t>Alt2B</w:t>
            </w:r>
            <w:proofErr w:type="spellEnd"/>
          </w:p>
          <w:p w14:paraId="1A3B7BAA" w14:textId="77777777" w:rsidR="00E152E5" w:rsidRDefault="00E152E5" w:rsidP="00E152E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</w:tblGrid>
            <w:tr w:rsidR="00E152E5" w:rsidRPr="00055B60" w14:paraId="0E5E78F8" w14:textId="77777777" w:rsidTr="003A5001">
              <w:tc>
                <w:tcPr>
                  <w:tcW w:w="715" w:type="dxa"/>
                </w:tcPr>
                <w:p w14:paraId="7703DF27" w14:textId="77777777" w:rsidR="00E152E5" w:rsidRPr="00055B60" w:rsidRDefault="00E152E5" w:rsidP="00E152E5">
                  <w:pPr>
                    <w:spacing w:after="0"/>
                    <w:rPr>
                      <w:b/>
                    </w:rPr>
                  </w:pPr>
                  <w:r w:rsidRPr="00055B60">
                    <w:rPr>
                      <w:b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6A94D66C" w14:textId="77777777" w:rsidR="00E152E5" w:rsidRPr="00055B60" w:rsidRDefault="00E152E5" w:rsidP="00E152E5">
                  <w:pPr>
                    <w:spacing w:after="0"/>
                    <w:rPr>
                      <w:b/>
                    </w:rPr>
                  </w:pPr>
                  <w:r w:rsidRPr="00055B60">
                    <w:rPr>
                      <w:b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0366808E" w14:textId="77777777" w:rsidR="00E152E5" w:rsidRPr="00055B60" w:rsidRDefault="00E152E5" w:rsidP="00E152E5">
                  <w:pPr>
                    <w:spacing w:after="0"/>
                    <w:jc w:val="center"/>
                    <w:rPr>
                      <w:b/>
                      <w:i/>
                    </w:rPr>
                  </w:pPr>
                  <w:r w:rsidRPr="00055B60">
                    <w:rPr>
                      <w:b/>
                      <w:i/>
                    </w:rPr>
                    <w:t>p</w:t>
                  </w:r>
                </w:p>
              </w:tc>
            </w:tr>
            <w:tr w:rsidR="00E152E5" w:rsidRPr="00055B60" w14:paraId="56E45170" w14:textId="77777777" w:rsidTr="003A5001">
              <w:tc>
                <w:tcPr>
                  <w:tcW w:w="715" w:type="dxa"/>
                </w:tcPr>
                <w:p w14:paraId="59536A1B" w14:textId="77777777" w:rsidR="00E152E5" w:rsidRPr="00055B60" w:rsidRDefault="00E152E5" w:rsidP="00E152E5">
                  <w:pPr>
                    <w:spacing w:after="0"/>
                  </w:pPr>
                  <w:r w:rsidRPr="00055B60">
                    <w:t>1</w:t>
                  </w:r>
                </w:p>
              </w:tc>
              <w:tc>
                <w:tcPr>
                  <w:tcW w:w="1080" w:type="dxa"/>
                </w:tcPr>
                <w:p w14:paraId="701A677F" w14:textId="77777777" w:rsidR="00E152E5" w:rsidRPr="00055B60" w:rsidRDefault="00E152E5" w:rsidP="00E152E5">
                  <w:pPr>
                    <w:spacing w:after="0"/>
                  </w:pPr>
                  <w:r w:rsidRPr="00055B60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0F62A86F" w14:textId="77777777" w:rsidR="00E152E5" w:rsidRPr="00055B60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055B60" w14:paraId="2816383B" w14:textId="77777777" w:rsidTr="003A5001">
              <w:tc>
                <w:tcPr>
                  <w:tcW w:w="715" w:type="dxa"/>
                  <w:vMerge w:val="restart"/>
                </w:tcPr>
                <w:p w14:paraId="1015087D" w14:textId="77777777" w:rsidR="00E152E5" w:rsidRPr="00055B60" w:rsidRDefault="00E152E5" w:rsidP="00E152E5">
                  <w:pPr>
                    <w:spacing w:after="0"/>
                  </w:pPr>
                  <w:r w:rsidRPr="00055B60">
                    <w:t>2</w:t>
                  </w:r>
                </w:p>
              </w:tc>
              <w:tc>
                <w:tcPr>
                  <w:tcW w:w="1080" w:type="dxa"/>
                </w:tcPr>
                <w:p w14:paraId="11F34BE0" w14:textId="77777777" w:rsidR="00E152E5" w:rsidRPr="00055B60" w:rsidRDefault="00E152E5" w:rsidP="00E152E5">
                  <w:pPr>
                    <w:spacing w:after="0"/>
                  </w:pPr>
                  <w:r w:rsidRPr="00055B60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04F78E2E" w14:textId="77777777" w:rsidR="00E152E5" w:rsidRPr="00055B60" w:rsidRDefault="00E152E5" w:rsidP="00E152E5">
                  <w:pPr>
                    <w:spacing w:after="0"/>
                  </w:pPr>
                </w:p>
              </w:tc>
            </w:tr>
            <w:tr w:rsidR="00E152E5" w:rsidRPr="00055B60" w14:paraId="2C3D66F2" w14:textId="77777777" w:rsidTr="003A5001">
              <w:tc>
                <w:tcPr>
                  <w:tcW w:w="715" w:type="dxa"/>
                  <w:vMerge/>
                </w:tcPr>
                <w:p w14:paraId="7777E7C7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4E03ADE9" w14:textId="77777777" w:rsidR="00E152E5" w:rsidRPr="00055B60" w:rsidRDefault="00E152E5" w:rsidP="00E152E5">
                  <w:pPr>
                    <w:spacing w:after="0"/>
                  </w:pPr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1D38EF34" w14:textId="77777777" w:rsidR="00E152E5" w:rsidRPr="00055B60" w:rsidRDefault="00E152E5" w:rsidP="00E152E5">
                  <w:pPr>
                    <w:spacing w:after="0"/>
                  </w:pPr>
                </w:p>
              </w:tc>
            </w:tr>
            <w:tr w:rsidR="00E152E5" w:rsidRPr="00055B60" w14:paraId="78D09614" w14:textId="77777777" w:rsidTr="003A5001">
              <w:tc>
                <w:tcPr>
                  <w:tcW w:w="715" w:type="dxa"/>
                  <w:vMerge w:val="restart"/>
                </w:tcPr>
                <w:p w14:paraId="4AA32F93" w14:textId="77777777" w:rsidR="00E152E5" w:rsidRPr="00055B60" w:rsidRDefault="00E152E5" w:rsidP="00E152E5">
                  <w:pPr>
                    <w:spacing w:after="0"/>
                  </w:pPr>
                  <w:r w:rsidRPr="00055B60">
                    <w:t>3</w:t>
                  </w:r>
                </w:p>
              </w:tc>
              <w:tc>
                <w:tcPr>
                  <w:tcW w:w="1080" w:type="dxa"/>
                </w:tcPr>
                <w:p w14:paraId="7164F630" w14:textId="77777777" w:rsidR="00E152E5" w:rsidRPr="00055B60" w:rsidRDefault="00E152E5" w:rsidP="00E152E5">
                  <w:pPr>
                    <w:spacing w:after="0"/>
                  </w:pPr>
                  <w:r w:rsidRPr="00055B60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09D2D8B7" w14:textId="77777777" w:rsidR="00E152E5" w:rsidRPr="00055B60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055B60" w14:paraId="432CC041" w14:textId="77777777" w:rsidTr="003A5001">
              <w:tc>
                <w:tcPr>
                  <w:tcW w:w="715" w:type="dxa"/>
                  <w:vMerge/>
                </w:tcPr>
                <w:p w14:paraId="751A86E8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15B6660C" w14:textId="77777777" w:rsidR="00E152E5" w:rsidRPr="00055B60" w:rsidRDefault="00E152E5" w:rsidP="00E152E5">
                  <w:pPr>
                    <w:spacing w:after="0"/>
                  </w:pPr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69783240" w14:textId="77777777" w:rsidR="00E152E5" w:rsidRPr="00055B60" w:rsidRDefault="00E152E5" w:rsidP="00E152E5">
                  <w:pPr>
                    <w:spacing w:after="0"/>
                  </w:pPr>
                </w:p>
              </w:tc>
            </w:tr>
            <w:tr w:rsidR="00E152E5" w:rsidRPr="00055B60" w14:paraId="56500EE4" w14:textId="77777777" w:rsidTr="003A5001">
              <w:tc>
                <w:tcPr>
                  <w:tcW w:w="715" w:type="dxa"/>
                  <w:vMerge/>
                </w:tcPr>
                <w:p w14:paraId="26D852E2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53F076B3" w14:textId="77777777" w:rsidR="00E152E5" w:rsidRPr="00055B60" w:rsidRDefault="00E152E5" w:rsidP="00E152E5">
                  <w:pPr>
                    <w:spacing w:after="0"/>
                  </w:pPr>
                  <w:r w:rsidRPr="00055B60">
                    <w:t>2</w:t>
                  </w:r>
                </w:p>
              </w:tc>
              <w:tc>
                <w:tcPr>
                  <w:tcW w:w="1080" w:type="dxa"/>
                </w:tcPr>
                <w:p w14:paraId="5826747F" w14:textId="77777777" w:rsidR="00E152E5" w:rsidRPr="00055B60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055B60" w14:paraId="3B4A2F51" w14:textId="77777777" w:rsidTr="003A5001">
              <w:tc>
                <w:tcPr>
                  <w:tcW w:w="715" w:type="dxa"/>
                  <w:vMerge w:val="restart"/>
                </w:tcPr>
                <w:p w14:paraId="58582A1A" w14:textId="77777777" w:rsidR="00E152E5" w:rsidRPr="00055B60" w:rsidRDefault="00E152E5" w:rsidP="00E152E5">
                  <w:pPr>
                    <w:spacing w:after="0"/>
                  </w:pPr>
                  <w:r w:rsidRPr="00055B60">
                    <w:t>4</w:t>
                  </w:r>
                </w:p>
              </w:tc>
              <w:tc>
                <w:tcPr>
                  <w:tcW w:w="1080" w:type="dxa"/>
                </w:tcPr>
                <w:p w14:paraId="49540927" w14:textId="77777777" w:rsidR="00E152E5" w:rsidRPr="00055B60" w:rsidRDefault="00E152E5" w:rsidP="00E152E5">
                  <w:pPr>
                    <w:spacing w:after="0"/>
                  </w:pPr>
                  <w:r w:rsidRPr="00055B60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0B14E2B7" w14:textId="77777777" w:rsidR="00E152E5" w:rsidRPr="00055B60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055B60" w14:paraId="34706C1C" w14:textId="77777777" w:rsidTr="003A5001">
              <w:tc>
                <w:tcPr>
                  <w:tcW w:w="715" w:type="dxa"/>
                  <w:vMerge/>
                </w:tcPr>
                <w:p w14:paraId="2806100B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0BA232C4" w14:textId="77777777" w:rsidR="00E152E5" w:rsidRPr="00055B60" w:rsidRDefault="00E152E5" w:rsidP="00E152E5">
                  <w:pPr>
                    <w:spacing w:after="0"/>
                  </w:pPr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6927BC51" w14:textId="77777777" w:rsidR="00E152E5" w:rsidRPr="00055B60" w:rsidRDefault="00E152E5" w:rsidP="00E152E5">
                  <w:pPr>
                    <w:spacing w:after="0"/>
                  </w:pPr>
                </w:p>
              </w:tc>
            </w:tr>
            <w:tr w:rsidR="00E152E5" w:rsidRPr="00055B60" w14:paraId="71154073" w14:textId="77777777" w:rsidTr="003A5001">
              <w:tc>
                <w:tcPr>
                  <w:tcW w:w="715" w:type="dxa"/>
                  <w:vMerge/>
                </w:tcPr>
                <w:p w14:paraId="57F02B3D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33B79E6D" w14:textId="77777777" w:rsidR="00E152E5" w:rsidRPr="00055B60" w:rsidRDefault="00E152E5" w:rsidP="00E152E5">
                  <w:pPr>
                    <w:spacing w:after="0"/>
                  </w:pPr>
                  <w:r w:rsidRPr="00055B60">
                    <w:t>2</w:t>
                  </w:r>
                </w:p>
              </w:tc>
              <w:tc>
                <w:tcPr>
                  <w:tcW w:w="1080" w:type="dxa"/>
                  <w:vMerge w:val="restart"/>
                </w:tcPr>
                <w:p w14:paraId="5221ADCC" w14:textId="77777777" w:rsidR="00E152E5" w:rsidRPr="00055B60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055B60" w14:paraId="4B7A2FFD" w14:textId="77777777" w:rsidTr="003A5001">
              <w:tc>
                <w:tcPr>
                  <w:tcW w:w="715" w:type="dxa"/>
                  <w:vMerge/>
                </w:tcPr>
                <w:p w14:paraId="575677B5" w14:textId="77777777" w:rsidR="00E152E5" w:rsidRPr="00055B60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B3B4561" w14:textId="77777777" w:rsidR="00E152E5" w:rsidRPr="00055B60" w:rsidRDefault="00E152E5" w:rsidP="00E152E5">
                  <w:pPr>
                    <w:spacing w:after="0"/>
                  </w:pPr>
                  <w:r w:rsidRPr="00055B60">
                    <w:t>3</w:t>
                  </w:r>
                </w:p>
              </w:tc>
              <w:tc>
                <w:tcPr>
                  <w:tcW w:w="1080" w:type="dxa"/>
                  <w:vMerge/>
                </w:tcPr>
                <w:p w14:paraId="3029B7BA" w14:textId="77777777" w:rsidR="00E152E5" w:rsidRPr="00055B60" w:rsidRDefault="00E152E5" w:rsidP="00E152E5">
                  <w:pPr>
                    <w:spacing w:after="0"/>
                  </w:pPr>
                </w:p>
              </w:tc>
            </w:tr>
          </w:tbl>
          <w:p w14:paraId="7BCF3E72" w14:textId="77777777" w:rsidR="00E152E5" w:rsidRDefault="00E152E5" w:rsidP="00E152E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3387" w:type="dxa"/>
          </w:tcPr>
          <w:p w14:paraId="6E85E649" w14:textId="77777777" w:rsidR="00E152E5" w:rsidRPr="007E277E" w:rsidRDefault="00E152E5" w:rsidP="00E152E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proofErr w:type="spellStart"/>
            <w:r w:rsidRPr="007E277E">
              <w:rPr>
                <w:u w:val="single"/>
                <w:lang w:val="en-US"/>
              </w:rPr>
              <w:t>Alt3C</w:t>
            </w:r>
            <w:proofErr w:type="spellEnd"/>
          </w:p>
          <w:p w14:paraId="21E066F9" w14:textId="77777777" w:rsidR="00E152E5" w:rsidRDefault="00E152E5" w:rsidP="00E152E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</w:tblGrid>
            <w:tr w:rsidR="00E152E5" w:rsidRPr="007E277E" w14:paraId="189FF7AC" w14:textId="77777777" w:rsidTr="003A5001">
              <w:tc>
                <w:tcPr>
                  <w:tcW w:w="715" w:type="dxa"/>
                </w:tcPr>
                <w:p w14:paraId="38DB1A07" w14:textId="77777777" w:rsidR="00E152E5" w:rsidRPr="007E277E" w:rsidRDefault="00E152E5" w:rsidP="00E152E5">
                  <w:pPr>
                    <w:spacing w:after="0"/>
                    <w:rPr>
                      <w:b/>
                    </w:rPr>
                  </w:pPr>
                  <w:r w:rsidRPr="007E277E">
                    <w:rPr>
                      <w:b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48824187" w14:textId="77777777" w:rsidR="00E152E5" w:rsidRPr="007E277E" w:rsidRDefault="00E152E5" w:rsidP="00E152E5">
                  <w:pPr>
                    <w:spacing w:after="0"/>
                    <w:rPr>
                      <w:b/>
                    </w:rPr>
                  </w:pPr>
                  <w:r w:rsidRPr="007E277E">
                    <w:rPr>
                      <w:b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78A6232A" w14:textId="77777777" w:rsidR="00E152E5" w:rsidRPr="007E277E" w:rsidRDefault="00E152E5" w:rsidP="00E152E5">
                  <w:pPr>
                    <w:spacing w:after="0"/>
                    <w:jc w:val="center"/>
                    <w:rPr>
                      <w:b/>
                      <w:i/>
                    </w:rPr>
                  </w:pPr>
                  <w:r w:rsidRPr="007E277E">
                    <w:rPr>
                      <w:b/>
                      <w:i/>
                    </w:rPr>
                    <w:t>p</w:t>
                  </w:r>
                </w:p>
              </w:tc>
            </w:tr>
            <w:tr w:rsidR="00E152E5" w:rsidRPr="007E277E" w14:paraId="1A9C1917" w14:textId="77777777" w:rsidTr="003A5001">
              <w:tc>
                <w:tcPr>
                  <w:tcW w:w="715" w:type="dxa"/>
                </w:tcPr>
                <w:p w14:paraId="4BED4D3D" w14:textId="77777777" w:rsidR="00E152E5" w:rsidRPr="007E277E" w:rsidRDefault="00E152E5" w:rsidP="00E152E5">
                  <w:pPr>
                    <w:spacing w:after="0"/>
                  </w:pPr>
                  <w:r w:rsidRPr="007E277E">
                    <w:t>1</w:t>
                  </w:r>
                </w:p>
              </w:tc>
              <w:tc>
                <w:tcPr>
                  <w:tcW w:w="1080" w:type="dxa"/>
                </w:tcPr>
                <w:p w14:paraId="69B8E923" w14:textId="77777777" w:rsidR="00E152E5" w:rsidRPr="007E277E" w:rsidRDefault="00E152E5" w:rsidP="00E152E5">
                  <w:pPr>
                    <w:spacing w:after="0"/>
                  </w:pPr>
                  <w:r w:rsidRPr="007E277E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7E86F619" w14:textId="77777777" w:rsidR="00E152E5" w:rsidRPr="007E277E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7E277E" w14:paraId="22D1B5FA" w14:textId="77777777" w:rsidTr="003A5001">
              <w:tc>
                <w:tcPr>
                  <w:tcW w:w="715" w:type="dxa"/>
                  <w:vMerge w:val="restart"/>
                </w:tcPr>
                <w:p w14:paraId="717B5281" w14:textId="77777777" w:rsidR="00E152E5" w:rsidRPr="007E277E" w:rsidRDefault="00E152E5" w:rsidP="00E152E5">
                  <w:pPr>
                    <w:spacing w:after="0"/>
                  </w:pPr>
                  <w:r w:rsidRPr="007E277E">
                    <w:t>2</w:t>
                  </w:r>
                </w:p>
              </w:tc>
              <w:tc>
                <w:tcPr>
                  <w:tcW w:w="1080" w:type="dxa"/>
                </w:tcPr>
                <w:p w14:paraId="23192630" w14:textId="77777777" w:rsidR="00E152E5" w:rsidRPr="007E277E" w:rsidRDefault="00E152E5" w:rsidP="00E152E5">
                  <w:pPr>
                    <w:spacing w:after="0"/>
                  </w:pPr>
                  <w:r w:rsidRPr="007E277E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5F538993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2F8F46D5" w14:textId="77777777" w:rsidTr="003A5001">
              <w:tc>
                <w:tcPr>
                  <w:tcW w:w="715" w:type="dxa"/>
                  <w:vMerge/>
                </w:tcPr>
                <w:p w14:paraId="623F0F09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830B698" w14:textId="77777777" w:rsidR="00E152E5" w:rsidRPr="007E277E" w:rsidRDefault="00E152E5" w:rsidP="00E152E5">
                  <w:pPr>
                    <w:spacing w:after="0"/>
                  </w:pPr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0E10A4CF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1CC85A35" w14:textId="77777777" w:rsidTr="003A5001">
              <w:tc>
                <w:tcPr>
                  <w:tcW w:w="715" w:type="dxa"/>
                  <w:vMerge w:val="restart"/>
                </w:tcPr>
                <w:p w14:paraId="269D249C" w14:textId="77777777" w:rsidR="00E152E5" w:rsidRPr="007E277E" w:rsidRDefault="00E152E5" w:rsidP="00E152E5">
                  <w:pPr>
                    <w:spacing w:after="0"/>
                  </w:pPr>
                  <w:r w:rsidRPr="007E277E">
                    <w:t>3</w:t>
                  </w:r>
                </w:p>
              </w:tc>
              <w:tc>
                <w:tcPr>
                  <w:tcW w:w="1080" w:type="dxa"/>
                </w:tcPr>
                <w:p w14:paraId="7592363B" w14:textId="77777777" w:rsidR="00E152E5" w:rsidRPr="007E277E" w:rsidRDefault="00E152E5" w:rsidP="00E152E5">
                  <w:pPr>
                    <w:spacing w:after="0"/>
                  </w:pPr>
                  <w:r w:rsidRPr="007E277E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3B49E44E" w14:textId="77777777" w:rsidR="00E152E5" w:rsidRPr="007E277E" w:rsidRDefault="00E53A4D" w:rsidP="00E152E5">
                  <w:pPr>
                    <w:spacing w:after="0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7E277E" w14:paraId="1A6E56C7" w14:textId="77777777" w:rsidTr="003A5001">
              <w:tc>
                <w:tcPr>
                  <w:tcW w:w="715" w:type="dxa"/>
                  <w:vMerge/>
                </w:tcPr>
                <w:p w14:paraId="4D395CE0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CACCB01" w14:textId="77777777" w:rsidR="00E152E5" w:rsidRPr="007E277E" w:rsidRDefault="00E152E5" w:rsidP="00E152E5">
                  <w:pPr>
                    <w:spacing w:after="0"/>
                  </w:pPr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72A0B5E0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6BBA9226" w14:textId="77777777" w:rsidTr="003A5001">
              <w:tc>
                <w:tcPr>
                  <w:tcW w:w="715" w:type="dxa"/>
                  <w:vMerge/>
                </w:tcPr>
                <w:p w14:paraId="1603C246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940B0D4" w14:textId="77777777" w:rsidR="00E152E5" w:rsidRPr="007E277E" w:rsidRDefault="00E152E5" w:rsidP="00E152E5">
                  <w:pPr>
                    <w:spacing w:after="0"/>
                  </w:pPr>
                  <w:r w:rsidRPr="007E277E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0A9AB265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6C1ED486" w14:textId="77777777" w:rsidTr="003A5001">
              <w:tc>
                <w:tcPr>
                  <w:tcW w:w="715" w:type="dxa"/>
                  <w:vMerge w:val="restart"/>
                </w:tcPr>
                <w:p w14:paraId="6F85A441" w14:textId="77777777" w:rsidR="00E152E5" w:rsidRPr="007E277E" w:rsidRDefault="00E152E5" w:rsidP="00E152E5">
                  <w:pPr>
                    <w:spacing w:after="0"/>
                  </w:pPr>
                  <w:r w:rsidRPr="007E277E">
                    <w:t>4</w:t>
                  </w:r>
                </w:p>
              </w:tc>
              <w:tc>
                <w:tcPr>
                  <w:tcW w:w="1080" w:type="dxa"/>
                </w:tcPr>
                <w:p w14:paraId="74FB338B" w14:textId="77777777" w:rsidR="00E152E5" w:rsidRPr="007E277E" w:rsidRDefault="00E152E5" w:rsidP="00E152E5">
                  <w:pPr>
                    <w:spacing w:after="0"/>
                  </w:pPr>
                  <w:r w:rsidRPr="007E277E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5361DB17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12E711B8" w14:textId="77777777" w:rsidTr="003A5001">
              <w:tc>
                <w:tcPr>
                  <w:tcW w:w="715" w:type="dxa"/>
                  <w:vMerge/>
                </w:tcPr>
                <w:p w14:paraId="75CC0A58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FB5C0F0" w14:textId="77777777" w:rsidR="00E152E5" w:rsidRPr="007E277E" w:rsidRDefault="00E152E5" w:rsidP="00E152E5">
                  <w:pPr>
                    <w:spacing w:after="0"/>
                  </w:pPr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1F54CA71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259E4985" w14:textId="77777777" w:rsidTr="003A5001">
              <w:tc>
                <w:tcPr>
                  <w:tcW w:w="715" w:type="dxa"/>
                  <w:vMerge/>
                </w:tcPr>
                <w:p w14:paraId="459F69F4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0FB092A1" w14:textId="77777777" w:rsidR="00E152E5" w:rsidRPr="007E277E" w:rsidRDefault="00E152E5" w:rsidP="00E152E5">
                  <w:pPr>
                    <w:spacing w:after="0"/>
                  </w:pPr>
                  <w:r w:rsidRPr="007E277E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0CB562DC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  <w:tr w:rsidR="00E152E5" w:rsidRPr="007E277E" w14:paraId="0B257C4B" w14:textId="77777777" w:rsidTr="003A5001">
              <w:tc>
                <w:tcPr>
                  <w:tcW w:w="715" w:type="dxa"/>
                  <w:vMerge/>
                </w:tcPr>
                <w:p w14:paraId="4477449D" w14:textId="77777777" w:rsidR="00E152E5" w:rsidRPr="007E277E" w:rsidRDefault="00E152E5" w:rsidP="00E152E5">
                  <w:pPr>
                    <w:spacing w:after="0"/>
                  </w:pPr>
                </w:p>
              </w:tc>
              <w:tc>
                <w:tcPr>
                  <w:tcW w:w="1080" w:type="dxa"/>
                </w:tcPr>
                <w:p w14:paraId="2E9017F3" w14:textId="77777777" w:rsidR="00E152E5" w:rsidRPr="007E277E" w:rsidRDefault="00E152E5" w:rsidP="00E152E5">
                  <w:pPr>
                    <w:spacing w:after="0"/>
                  </w:pPr>
                  <w:r w:rsidRPr="007E277E">
                    <w:t>3</w:t>
                  </w:r>
                </w:p>
              </w:tc>
              <w:tc>
                <w:tcPr>
                  <w:tcW w:w="1080" w:type="dxa"/>
                  <w:vMerge/>
                </w:tcPr>
                <w:p w14:paraId="60C54644" w14:textId="77777777" w:rsidR="00E152E5" w:rsidRPr="007E277E" w:rsidRDefault="00E152E5" w:rsidP="00E152E5">
                  <w:pPr>
                    <w:spacing w:after="0"/>
                  </w:pPr>
                </w:p>
              </w:tc>
            </w:tr>
          </w:tbl>
          <w:p w14:paraId="5B613E80" w14:textId="77777777" w:rsidR="00E152E5" w:rsidRDefault="00E152E5" w:rsidP="00E152E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3387" w:type="dxa"/>
          </w:tcPr>
          <w:p w14:paraId="596194B4" w14:textId="77777777" w:rsidR="00E152E5" w:rsidRPr="00C161BF" w:rsidRDefault="00E152E5" w:rsidP="00E152E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proofErr w:type="spellStart"/>
            <w:r w:rsidRPr="00C161BF">
              <w:rPr>
                <w:u w:val="single"/>
                <w:lang w:val="en-US"/>
              </w:rPr>
              <w:t>Alt6E</w:t>
            </w:r>
            <w:proofErr w:type="spellEnd"/>
          </w:p>
          <w:p w14:paraId="0F92B32E" w14:textId="77777777" w:rsidR="00E152E5" w:rsidRDefault="00E152E5" w:rsidP="00E152E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</w:tblGrid>
            <w:tr w:rsidR="00E152E5" w:rsidRPr="00C766EE" w14:paraId="07144F94" w14:textId="77777777" w:rsidTr="003A5001">
              <w:tc>
                <w:tcPr>
                  <w:tcW w:w="715" w:type="dxa"/>
                </w:tcPr>
                <w:p w14:paraId="09F0B3DF" w14:textId="77777777" w:rsidR="00E152E5" w:rsidRPr="00C766EE" w:rsidRDefault="00E152E5" w:rsidP="00E152E5">
                  <w:pPr>
                    <w:spacing w:after="0"/>
                    <w:rPr>
                      <w:b/>
                      <w:szCs w:val="22"/>
                    </w:rPr>
                  </w:pPr>
                  <w:r w:rsidRPr="00C766EE">
                    <w:rPr>
                      <w:b/>
                      <w:szCs w:val="22"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7231226A" w14:textId="77777777" w:rsidR="00E152E5" w:rsidRPr="00C766EE" w:rsidRDefault="00E152E5" w:rsidP="00E152E5">
                  <w:pPr>
                    <w:spacing w:after="0"/>
                    <w:rPr>
                      <w:b/>
                      <w:szCs w:val="22"/>
                    </w:rPr>
                  </w:pPr>
                  <w:r w:rsidRPr="00C766EE">
                    <w:rPr>
                      <w:b/>
                      <w:szCs w:val="22"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62022362" w14:textId="77777777" w:rsidR="00E152E5" w:rsidRPr="00C766EE" w:rsidRDefault="00E152E5" w:rsidP="00E152E5">
                  <w:pPr>
                    <w:spacing w:after="0"/>
                    <w:jc w:val="center"/>
                    <w:rPr>
                      <w:b/>
                      <w:i/>
                      <w:szCs w:val="22"/>
                    </w:rPr>
                  </w:pPr>
                  <w:r w:rsidRPr="00C766EE">
                    <w:rPr>
                      <w:b/>
                      <w:i/>
                      <w:szCs w:val="22"/>
                    </w:rPr>
                    <w:t>p</w:t>
                  </w:r>
                </w:p>
              </w:tc>
            </w:tr>
            <w:tr w:rsidR="00E152E5" w:rsidRPr="00C766EE" w14:paraId="2754527E" w14:textId="77777777" w:rsidTr="003A5001">
              <w:tc>
                <w:tcPr>
                  <w:tcW w:w="715" w:type="dxa"/>
                </w:tcPr>
                <w:p w14:paraId="313DA69A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14:paraId="252D2083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4F450EC4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47BCF6CD" w14:textId="77777777" w:rsidTr="003A5001">
              <w:tc>
                <w:tcPr>
                  <w:tcW w:w="715" w:type="dxa"/>
                  <w:vMerge w:val="restart"/>
                </w:tcPr>
                <w:p w14:paraId="68ED64B7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14:paraId="763DC27A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3A5AC825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</w:tr>
            <w:tr w:rsidR="00E152E5" w:rsidRPr="00C766EE" w14:paraId="0A87BBC9" w14:textId="77777777" w:rsidTr="003A5001">
              <w:tc>
                <w:tcPr>
                  <w:tcW w:w="715" w:type="dxa"/>
                  <w:vMerge/>
                </w:tcPr>
                <w:p w14:paraId="3754FBA0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52460B35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6428C12D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</w:tr>
            <w:tr w:rsidR="00E152E5" w:rsidRPr="00C766EE" w14:paraId="584F935B" w14:textId="77777777" w:rsidTr="003A5001">
              <w:tc>
                <w:tcPr>
                  <w:tcW w:w="715" w:type="dxa"/>
                  <w:vMerge w:val="restart"/>
                </w:tcPr>
                <w:p w14:paraId="143BB8BB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14:paraId="522AA5F0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</w:tcPr>
                <w:p w14:paraId="492CD761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3BE615B1" w14:textId="77777777" w:rsidTr="003A5001">
              <w:tc>
                <w:tcPr>
                  <w:tcW w:w="715" w:type="dxa"/>
                  <w:vMerge/>
                </w:tcPr>
                <w:p w14:paraId="7FD4F235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275CC787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14:paraId="2D5F4BA7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3,1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1AD3207F" w14:textId="77777777" w:rsidTr="003A5001">
              <w:tc>
                <w:tcPr>
                  <w:tcW w:w="715" w:type="dxa"/>
                  <w:vMerge/>
                </w:tcPr>
                <w:p w14:paraId="04DB00D8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60BC1444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14:paraId="2A625E94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3,2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7F02ADBD" w14:textId="77777777" w:rsidTr="003A5001">
              <w:tc>
                <w:tcPr>
                  <w:tcW w:w="715" w:type="dxa"/>
                  <w:vMerge w:val="restart"/>
                </w:tcPr>
                <w:p w14:paraId="30925B9D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4</w:t>
                  </w:r>
                </w:p>
              </w:tc>
              <w:tc>
                <w:tcPr>
                  <w:tcW w:w="1080" w:type="dxa"/>
                </w:tcPr>
                <w:p w14:paraId="79D167B4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</w:tcPr>
                <w:p w14:paraId="71846424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4,0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6BEAB5BF" w14:textId="77777777" w:rsidTr="003A5001">
              <w:tc>
                <w:tcPr>
                  <w:tcW w:w="715" w:type="dxa"/>
                  <w:vMerge/>
                </w:tcPr>
                <w:p w14:paraId="24D024D2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60215B30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14:paraId="7AB4248A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4,1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4CF2F503" w14:textId="77777777" w:rsidTr="003A5001">
              <w:tc>
                <w:tcPr>
                  <w:tcW w:w="715" w:type="dxa"/>
                  <w:vMerge/>
                </w:tcPr>
                <w:p w14:paraId="264B44B8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309802B6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14:paraId="52ACDEFA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4,2</m:t>
                          </m:r>
                        </m:sub>
                      </m:sSub>
                    </m:oMath>
                  </m:oMathPara>
                </w:p>
              </w:tc>
            </w:tr>
            <w:tr w:rsidR="00E152E5" w:rsidRPr="00C766EE" w14:paraId="23BB2BB4" w14:textId="77777777" w:rsidTr="003A5001">
              <w:tc>
                <w:tcPr>
                  <w:tcW w:w="715" w:type="dxa"/>
                  <w:vMerge/>
                </w:tcPr>
                <w:p w14:paraId="1FAE45EA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7BBCE2F8" w14:textId="77777777" w:rsidR="00E152E5" w:rsidRPr="00C766EE" w:rsidRDefault="00E152E5" w:rsidP="00E152E5">
                  <w:pPr>
                    <w:spacing w:after="0"/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14:paraId="185C3071" w14:textId="77777777" w:rsidR="00E152E5" w:rsidRPr="00C766EE" w:rsidRDefault="00E53A4D" w:rsidP="00E152E5">
                  <w:pPr>
                    <w:spacing w:after="0"/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4,3</m:t>
                          </m:r>
                        </m:sub>
                      </m:sSub>
                    </m:oMath>
                  </m:oMathPara>
                </w:p>
              </w:tc>
            </w:tr>
          </w:tbl>
          <w:p w14:paraId="38AF36A2" w14:textId="77777777" w:rsidR="00E152E5" w:rsidRPr="007E277E" w:rsidRDefault="00E152E5" w:rsidP="00E152E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</w:p>
        </w:tc>
      </w:tr>
    </w:tbl>
    <w:p w14:paraId="40094432" w14:textId="4BE3C879" w:rsidR="00E8400C" w:rsidRPr="007E39F3" w:rsidRDefault="0011446A" w:rsidP="00841D4B">
      <w:pPr>
        <w:spacing w:before="240"/>
        <w:jc w:val="both"/>
        <w:rPr>
          <w:sz w:val="22"/>
          <w:lang w:val="en-US"/>
        </w:rPr>
      </w:pPr>
      <w:r w:rsidRPr="007E39F3">
        <w:rPr>
          <w:sz w:val="22"/>
          <w:lang w:val="en-US"/>
        </w:rPr>
        <w:t xml:space="preserve">In order to compare performance and overhead of different alternatives on </w:t>
      </w:r>
      <w:r w:rsidRPr="007E39F3">
        <w:rPr>
          <w:i/>
          <w:sz w:val="22"/>
          <w:lang w:val="en-US"/>
        </w:rPr>
        <w:t>p</w:t>
      </w:r>
      <w:r w:rsidRPr="007E39F3">
        <w:rPr>
          <w:sz w:val="22"/>
          <w:lang w:val="en-US"/>
        </w:rPr>
        <w:t xml:space="preserve"> setting </w:t>
      </w:r>
      <w:r w:rsidR="00582F4E" w:rsidRPr="007E39F3">
        <w:rPr>
          <w:sz w:val="22"/>
          <w:lang w:val="en-US"/>
        </w:rPr>
        <w:t>the exact values</w:t>
      </w:r>
      <w:r w:rsidR="00C642B1" w:rsidRPr="007E39F3">
        <w:rPr>
          <w:sz w:val="22"/>
          <w:lang w:val="en-US"/>
        </w:rPr>
        <w:t xml:space="preserve"> of parameter </w:t>
      </w:r>
      <w:r w:rsidR="00C642B1" w:rsidRPr="007E39F3">
        <w:rPr>
          <w:i/>
          <w:sz w:val="22"/>
          <w:lang w:val="en-US"/>
        </w:rPr>
        <w:t>p</w:t>
      </w:r>
      <w:r w:rsidR="00582F4E" w:rsidRPr="007E39F3">
        <w:rPr>
          <w:sz w:val="22"/>
          <w:lang w:val="en-US"/>
        </w:rPr>
        <w:t xml:space="preserve"> should be determined. The following values </w:t>
      </w:r>
      <w:r w:rsidR="009409D6" w:rsidRPr="007E39F3">
        <w:rPr>
          <w:sz w:val="22"/>
          <w:lang w:val="en-US"/>
        </w:rPr>
        <w:t>were</w:t>
      </w:r>
      <w:r w:rsidR="00582F4E" w:rsidRPr="007E39F3">
        <w:rPr>
          <w:sz w:val="22"/>
          <w:lang w:val="en-US"/>
        </w:rPr>
        <w:t xml:space="preserve"> further considered</w:t>
      </w:r>
      <w:r w:rsidR="003A5001" w:rsidRPr="007E39F3">
        <w:rPr>
          <w:sz w:val="22"/>
          <w:lang w:val="en-US"/>
        </w:rPr>
        <w:t xml:space="preserve"> for each alternative.</w:t>
      </w:r>
    </w:p>
    <w:p w14:paraId="0D7ED0EF" w14:textId="5743F49B" w:rsidR="003A5001" w:rsidRPr="007E39F3" w:rsidRDefault="00010591" w:rsidP="00F51761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</w:rPr>
      </w:pPr>
      <w:proofErr w:type="spellStart"/>
      <w:r w:rsidRPr="007E39F3">
        <w:rPr>
          <w:rFonts w:ascii="Times New Roman" w:hAnsi="Times New Roman"/>
        </w:rPr>
        <w:t>Alt2B</w:t>
      </w:r>
      <w:proofErr w:type="spellEnd"/>
      <w:r w:rsidR="003A5001" w:rsidRPr="007E39F3">
        <w:rPr>
          <w:rFonts w:ascii="Times New Roman" w:hAnsi="Times New Roma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/2</m:t>
        </m:r>
      </m:oMath>
    </w:p>
    <w:p w14:paraId="41279418" w14:textId="14C90160" w:rsidR="003A5001" w:rsidRPr="007E39F3" w:rsidRDefault="003A5001" w:rsidP="00F51761">
      <w:pPr>
        <w:pStyle w:val="ListParagraph"/>
        <w:numPr>
          <w:ilvl w:val="0"/>
          <w:numId w:val="13"/>
        </w:numPr>
        <w:spacing w:before="240" w:after="240"/>
        <w:jc w:val="both"/>
        <w:rPr>
          <w:rFonts w:ascii="Times New Roman" w:hAnsi="Times New Roman"/>
        </w:rPr>
      </w:pPr>
      <w:proofErr w:type="spellStart"/>
      <w:r w:rsidRPr="007E39F3">
        <w:rPr>
          <w:rFonts w:ascii="Times New Roman" w:hAnsi="Times New Roman"/>
        </w:rPr>
        <w:t>Alt3C</w:t>
      </w:r>
      <w:proofErr w:type="spellEnd"/>
      <w:r w:rsidRPr="007E39F3">
        <w:rPr>
          <w:rFonts w:ascii="Times New Roman" w:hAnsi="Times New Roma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/2</m:t>
        </m:r>
      </m:oMath>
    </w:p>
    <w:p w14:paraId="08AED9D8" w14:textId="77777777" w:rsidR="004B6E0D" w:rsidRPr="007E39F3" w:rsidRDefault="003A5001" w:rsidP="00F51761">
      <w:pPr>
        <w:pStyle w:val="ListParagraph"/>
        <w:numPr>
          <w:ilvl w:val="0"/>
          <w:numId w:val="13"/>
        </w:numPr>
        <w:spacing w:before="240" w:after="240"/>
        <w:jc w:val="both"/>
        <w:rPr>
          <w:rFonts w:ascii="Times New Roman" w:hAnsi="Times New Roman"/>
        </w:rPr>
      </w:pPr>
      <w:proofErr w:type="spellStart"/>
      <w:r w:rsidRPr="007E39F3">
        <w:rPr>
          <w:rFonts w:ascii="Times New Roman" w:hAnsi="Times New Roman"/>
        </w:rPr>
        <w:t>Alt6E</w:t>
      </w:r>
      <w:proofErr w:type="spellEnd"/>
      <w:r w:rsidRPr="007E39F3">
        <w:rPr>
          <w:rFonts w:ascii="Times New Roman" w:hAnsi="Times New Roma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</m:oMath>
      <w:r w:rsidR="00235AAD" w:rsidRPr="007E39F3">
        <w:rPr>
          <w:rFonts w:ascii="Times New Roman" w:hAnsi="Times New Roman"/>
        </w:rPr>
        <w:t xml:space="preserve"> are selected in such way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  <m:r>
          <w:rPr>
            <w:rFonts w:ascii="Cambria Math" w:hAnsi="Cambria Math"/>
          </w:rPr>
          <m:t>≤2∙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</w:p>
    <w:p w14:paraId="08E7191E" w14:textId="1973C07D" w:rsidR="003A5001" w:rsidRPr="007E39F3" w:rsidRDefault="00E53A4D" w:rsidP="004B6E0D">
      <w:pPr>
        <w:pStyle w:val="ListParagraph"/>
        <w:numPr>
          <w:ilvl w:val="1"/>
          <w:numId w:val="13"/>
        </w:numPr>
        <w:spacing w:before="240" w:after="24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</m:oMath>
      <w:r w:rsidR="0023048F" w:rsidRPr="007E39F3">
        <w:rPr>
          <w:rFonts w:ascii="Times New Roman" w:hAnsi="Times New Roman"/>
          <w:i/>
        </w:rPr>
        <w:t xml:space="preserve"> </w:t>
      </w:r>
      <w:r w:rsidR="0023048F" w:rsidRPr="007E39F3">
        <w:rPr>
          <w:rFonts w:ascii="Times New Roman" w:hAnsi="Times New Roman"/>
        </w:rPr>
        <w:t xml:space="preserve">is maximum number of selected FD vectors for rank </w:t>
      </w:r>
      <w:r w:rsidR="00235AAD" w:rsidRPr="007E39F3">
        <w:rPr>
          <w:rFonts w:ascii="Times New Roman" w:hAnsi="Times New Roman"/>
          <w:i/>
        </w:rPr>
        <w:t>r</w:t>
      </w:r>
      <w:r w:rsidR="00235AAD" w:rsidRPr="007E39F3">
        <w:rPr>
          <w:rFonts w:ascii="Times New Roman" w:hAnsi="Times New Roman"/>
        </w:rPr>
        <w:t xml:space="preserve"> = 3,4 </w:t>
      </w:r>
      <w:r w:rsidR="0023048F" w:rsidRPr="007E39F3">
        <w:rPr>
          <w:rFonts w:ascii="Times New Roman" w:hAnsi="Times New Roman"/>
        </w:rPr>
        <w:t>and layer</w:t>
      </w:r>
      <w:r w:rsidR="00235AAD" w:rsidRPr="007E39F3">
        <w:rPr>
          <w:rFonts w:ascii="Times New Roman" w:hAnsi="Times New Roman"/>
        </w:rPr>
        <w:t xml:space="preserve"> </w:t>
      </w:r>
      <w:r w:rsidR="00235AAD" w:rsidRPr="007E39F3">
        <w:rPr>
          <w:rFonts w:ascii="Times New Roman" w:hAnsi="Times New Roman"/>
          <w:i/>
        </w:rPr>
        <w:t>l</w:t>
      </w:r>
      <w:r w:rsidR="00235AAD" w:rsidRPr="007E39F3">
        <w:rPr>
          <w:rFonts w:ascii="Times New Roman" w:hAnsi="Times New Roman"/>
        </w:rPr>
        <w:t xml:space="preserve"> = 0,1,…,</w:t>
      </w:r>
      <w:r w:rsidR="00235AAD" w:rsidRPr="007E39F3">
        <w:rPr>
          <w:rFonts w:ascii="Times New Roman" w:hAnsi="Times New Roman"/>
          <w:i/>
        </w:rPr>
        <w:t>r-</w:t>
      </w:r>
      <w:r w:rsidR="00E70E74" w:rsidRPr="007E39F3">
        <w:rPr>
          <w:rFonts w:ascii="Times New Roman" w:hAnsi="Times New Roman"/>
          <w:i/>
        </w:rPr>
        <w:t> </w:t>
      </w:r>
      <w:r w:rsidR="00235AAD" w:rsidRPr="007E39F3">
        <w:rPr>
          <w:rFonts w:ascii="Times New Roman" w:hAnsi="Times New Roman"/>
        </w:rPr>
        <w:t>1</w:t>
      </w:r>
    </w:p>
    <w:p w14:paraId="05BE849E" w14:textId="7DCE1852" w:rsidR="0068655C" w:rsidRDefault="001D6F39" w:rsidP="00761F4D">
      <w:pPr>
        <w:tabs>
          <w:tab w:val="left" w:pos="4536"/>
          <w:tab w:val="left" w:pos="9781"/>
        </w:tabs>
        <w:jc w:val="both"/>
      </w:pPr>
      <w:r>
        <w:rPr>
          <w:sz w:val="22"/>
        </w:rPr>
        <w:t>In order to c</w:t>
      </w:r>
      <w:r w:rsidR="00D52D07">
        <w:rPr>
          <w:sz w:val="22"/>
        </w:rPr>
        <w:t xml:space="preserve">ompare different cases of rank 3-4 Type II codebook design, system level evaluations were carried out </w:t>
      </w:r>
      <w:r w:rsidR="009D6959">
        <w:rPr>
          <w:iCs/>
          <w:sz w:val="22"/>
          <w:lang w:val="en-US"/>
        </w:rPr>
        <w:t>for Dense Urban</w:t>
      </w:r>
      <w:r w:rsidR="009D6959" w:rsidRPr="00FF6E50">
        <w:rPr>
          <w:iCs/>
          <w:sz w:val="22"/>
          <w:lang w:val="en-US"/>
        </w:rPr>
        <w:t xml:space="preserve"> </w:t>
      </w:r>
      <w:r w:rsidR="009D6959">
        <w:rPr>
          <w:iCs/>
          <w:sz w:val="22"/>
          <w:lang w:val="en-US"/>
        </w:rPr>
        <w:t xml:space="preserve">scenario with 16 </w:t>
      </w:r>
      <w:proofErr w:type="spellStart"/>
      <w:proofErr w:type="gramStart"/>
      <w:r w:rsidR="009D6959">
        <w:rPr>
          <w:iCs/>
          <w:sz w:val="22"/>
          <w:lang w:val="en-US"/>
        </w:rPr>
        <w:t>Tx</w:t>
      </w:r>
      <w:proofErr w:type="spellEnd"/>
      <w:proofErr w:type="gramEnd"/>
      <w:r w:rsidR="009D6959">
        <w:rPr>
          <w:iCs/>
          <w:sz w:val="22"/>
          <w:lang w:val="en-US"/>
        </w:rPr>
        <w:t xml:space="preserve"> antennas at the </w:t>
      </w:r>
      <w:proofErr w:type="spellStart"/>
      <w:r w:rsidR="009D6959">
        <w:rPr>
          <w:iCs/>
          <w:sz w:val="22"/>
          <w:lang w:val="en-US"/>
        </w:rPr>
        <w:t>gNB</w:t>
      </w:r>
      <w:proofErr w:type="spellEnd"/>
      <w:r w:rsidR="009D6959">
        <w:rPr>
          <w:iCs/>
          <w:sz w:val="22"/>
          <w:lang w:val="en-US"/>
        </w:rPr>
        <w:t xml:space="preserve">. Evaluation results are presented in figures </w:t>
      </w:r>
      <w:r w:rsidR="00D96195">
        <w:rPr>
          <w:iCs/>
          <w:sz w:val="22"/>
          <w:lang w:val="en-US"/>
        </w:rPr>
        <w:t>7, 8, 9, 10</w:t>
      </w:r>
      <w:r w:rsidR="009D6959">
        <w:rPr>
          <w:iCs/>
          <w:sz w:val="22"/>
          <w:lang w:val="en-US"/>
        </w:rPr>
        <w:t xml:space="preserve">. The detailed evaluation assumptions can be found in the Appendix. </w:t>
      </w:r>
      <w:r w:rsidR="00605B98">
        <w:rPr>
          <w:iCs/>
          <w:sz w:val="22"/>
          <w:lang w:val="en-US"/>
        </w:rPr>
        <w:t>The following</w:t>
      </w:r>
      <w:r w:rsidR="00D20E0C">
        <w:rPr>
          <w:iCs/>
          <w:sz w:val="22"/>
          <w:lang w:val="en-US"/>
        </w:rPr>
        <w:t xml:space="preserve"> combinations of</w:t>
      </w:r>
      <w:r w:rsidR="00605B98">
        <w:rPr>
          <w:iCs/>
          <w:sz w:val="22"/>
          <w:lang w:val="en-US"/>
        </w:rPr>
        <w:t xml:space="preserve"> </w:t>
      </w:r>
      <w:r w:rsidR="00605B98" w:rsidRPr="0068655C">
        <w:t>(</w:t>
      </w:r>
      <w:proofErr w:type="spellStart"/>
      <w:r w:rsidR="00152E58">
        <w:rPr>
          <w:i/>
        </w:rPr>
        <w:t>y</w:t>
      </w:r>
      <w:r w:rsidR="00152E58" w:rsidRPr="00152E58">
        <w:rPr>
          <w:i/>
          <w:vertAlign w:val="subscript"/>
        </w:rPr>
        <w:t>0</w:t>
      </w:r>
      <w:proofErr w:type="spellEnd"/>
      <w:r w:rsidR="00605B98" w:rsidRPr="0068655C">
        <w:t xml:space="preserve">, </w:t>
      </w:r>
      <w:r w:rsidR="00605B98" w:rsidRPr="0068655C">
        <w:rPr>
          <w:i/>
        </w:rPr>
        <w:t>β</w:t>
      </w:r>
      <w:r w:rsidR="00605B98" w:rsidRPr="0068655C">
        <w:t xml:space="preserve">) </w:t>
      </w:r>
      <w:r w:rsidR="00605B98">
        <w:rPr>
          <w:iCs/>
          <w:sz w:val="22"/>
          <w:lang w:val="en-US"/>
        </w:rPr>
        <w:t xml:space="preserve">parameters were considered for Type II codebook </w:t>
      </w:r>
      <w:r w:rsidR="00605B98" w:rsidRPr="0068655C">
        <w:t>(</w:t>
      </w:r>
      <w:proofErr w:type="spellStart"/>
      <w:r w:rsidR="00761F4D">
        <w:rPr>
          <w:i/>
        </w:rPr>
        <w:t>y</w:t>
      </w:r>
      <w:r w:rsidR="00761F4D" w:rsidRPr="00761F4D">
        <w:rPr>
          <w:i/>
          <w:vertAlign w:val="subscript"/>
        </w:rPr>
        <w:t>0</w:t>
      </w:r>
      <w:proofErr w:type="spellEnd"/>
      <w:r w:rsidR="00605B98" w:rsidRPr="0068655C">
        <w:t xml:space="preserve">, </w:t>
      </w:r>
      <w:r w:rsidR="00605B98" w:rsidRPr="0068655C">
        <w:rPr>
          <w:i/>
        </w:rPr>
        <w:t>β</w:t>
      </w:r>
      <w:r w:rsidR="00605B98" w:rsidRPr="0068655C">
        <w:t>) = {(1/</w:t>
      </w:r>
      <w:r w:rsidR="00605B98">
        <w:t>4, 1/4), (1/4, 1/2), (1/2, 1/2)}.</w:t>
      </w:r>
      <w:r w:rsidR="00605B98">
        <w:rPr>
          <w:iCs/>
          <w:sz w:val="22"/>
          <w:lang w:val="en-US"/>
        </w:rPr>
        <w:t xml:space="preserve"> </w:t>
      </w:r>
    </w:p>
    <w:p w14:paraId="1C828FCC" w14:textId="1E928C18" w:rsidR="007A7F7A" w:rsidRDefault="005349A6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771548B6" wp14:editId="5ECB8AAE">
            <wp:extent cx="4572000" cy="2499360"/>
            <wp:effectExtent l="0" t="0" r="0" b="1524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783941F7" w14:textId="428182E2" w:rsidR="007A7F7A" w:rsidRPr="00EB5476" w:rsidRDefault="00EB5476" w:rsidP="00EB547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642F5A">
        <w:rPr>
          <w:b/>
          <w:iCs/>
          <w:sz w:val="22"/>
          <w:lang w:val="en-US"/>
        </w:rPr>
        <w:t>7</w:t>
      </w:r>
      <w:r>
        <w:rPr>
          <w:iCs/>
          <w:sz w:val="22"/>
          <w:lang w:val="en-US"/>
        </w:rPr>
        <w:t xml:space="preserve">. </w:t>
      </w:r>
      <w:r w:rsidR="0085342F">
        <w:rPr>
          <w:sz w:val="22"/>
          <w:lang w:eastAsia="ko-KR"/>
        </w:rPr>
        <w:t>Average</w:t>
      </w:r>
      <w:r>
        <w:rPr>
          <w:sz w:val="22"/>
          <w:lang w:eastAsia="ko-KR"/>
        </w:rPr>
        <w:t xml:space="preserve"> packet throughput for different </w:t>
      </w:r>
      <w:r w:rsidR="0085342F">
        <w:rPr>
          <w:sz w:val="22"/>
          <w:lang w:eastAsia="ko-KR"/>
        </w:rPr>
        <w:t>options of rank 3-4 codebook with low traffic load (~20% resource utilization)</w:t>
      </w:r>
    </w:p>
    <w:p w14:paraId="1C60C2E6" w14:textId="57C8B9CF" w:rsidR="007A7F7A" w:rsidRDefault="005349A6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4A8D2BCA" wp14:editId="390BCA11">
            <wp:extent cx="4572000" cy="2499360"/>
            <wp:effectExtent l="0" t="0" r="0" b="1524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4E92F28D" w14:textId="3A395C0A" w:rsidR="007A7F7A" w:rsidRPr="00EB5476" w:rsidRDefault="0085342F" w:rsidP="00EB547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642F5A">
        <w:rPr>
          <w:b/>
          <w:iCs/>
          <w:sz w:val="22"/>
          <w:lang w:val="en-US"/>
        </w:rPr>
        <w:t>8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95% of packet throughput for different options of rank 3-4 codebook with low traffic load (~20% resource utilization)</w:t>
      </w:r>
    </w:p>
    <w:p w14:paraId="5B5FB831" w14:textId="66014296" w:rsidR="007A7F7A" w:rsidRDefault="00422CE7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59646BB4" wp14:editId="09A7F3C1">
            <wp:extent cx="4572000" cy="2499360"/>
            <wp:effectExtent l="0" t="0" r="0" b="1524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0AF75048" w14:textId="56E8D6AD" w:rsidR="007A7F7A" w:rsidRPr="0085342F" w:rsidRDefault="0085342F" w:rsidP="0085342F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>Figure</w:t>
      </w:r>
      <w:r w:rsidR="00642F5A">
        <w:rPr>
          <w:b/>
          <w:iCs/>
          <w:sz w:val="22"/>
          <w:lang w:val="en-US"/>
        </w:rPr>
        <w:t xml:space="preserve"> 9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 options of rank 3-4 codebook with medium traffic load (~50% resource utilization)</w:t>
      </w:r>
    </w:p>
    <w:p w14:paraId="29085CC3" w14:textId="0DCEAE54" w:rsidR="007A7F7A" w:rsidRDefault="00422CE7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4D028E87" wp14:editId="2B27D018">
            <wp:extent cx="4572000" cy="2499360"/>
            <wp:effectExtent l="0" t="0" r="0" b="1524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29A5804C" w14:textId="0AD8D2CA" w:rsidR="00BA20A2" w:rsidRPr="00EB5476" w:rsidRDefault="00BA20A2" w:rsidP="00BA20A2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</w:t>
      </w:r>
      <w:r w:rsidR="00642F5A">
        <w:rPr>
          <w:b/>
          <w:iCs/>
          <w:sz w:val="22"/>
          <w:lang w:val="en-US"/>
        </w:rPr>
        <w:t>0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95% of packet throughput for different options of rank 3-4 codebook with medium traffic load (~50% resource utilization)</w:t>
      </w:r>
    </w:p>
    <w:p w14:paraId="29B9DF01" w14:textId="30ABB3A0" w:rsidR="00010591" w:rsidRPr="00CA2C80" w:rsidRDefault="00010591" w:rsidP="00D71326">
      <w:pPr>
        <w:tabs>
          <w:tab w:val="left" w:pos="4536"/>
          <w:tab w:val="left" w:pos="9781"/>
        </w:tabs>
        <w:jc w:val="both"/>
        <w:rPr>
          <w:sz w:val="22"/>
        </w:rPr>
      </w:pPr>
      <w:r w:rsidRPr="00CA2C80">
        <w:rPr>
          <w:sz w:val="22"/>
        </w:rPr>
        <w:t>As it can be observed from the above evaluation results</w:t>
      </w:r>
      <w:r w:rsidR="00CA2C80">
        <w:rPr>
          <w:sz w:val="22"/>
        </w:rPr>
        <w:t xml:space="preserve">, </w:t>
      </w:r>
      <w:proofErr w:type="spellStart"/>
      <w:r w:rsidR="00CA2C80">
        <w:rPr>
          <w:sz w:val="22"/>
        </w:rPr>
        <w:t>Alt2B</w:t>
      </w:r>
      <w:proofErr w:type="spellEnd"/>
      <w:r w:rsidR="00CA2C80">
        <w:rPr>
          <w:sz w:val="22"/>
        </w:rPr>
        <w:t xml:space="preserve"> has higher overhead while it doesn’t provide performance gains over other alternatives, </w:t>
      </w:r>
      <w:proofErr w:type="spellStart"/>
      <w:r w:rsidR="00CA2C80">
        <w:rPr>
          <w:sz w:val="22"/>
        </w:rPr>
        <w:t>Alt3C</w:t>
      </w:r>
      <w:proofErr w:type="spellEnd"/>
      <w:r w:rsidR="00CA2C80">
        <w:rPr>
          <w:sz w:val="22"/>
        </w:rPr>
        <w:t xml:space="preserve"> and </w:t>
      </w:r>
      <w:proofErr w:type="spellStart"/>
      <w:r w:rsidR="00CA2C80">
        <w:rPr>
          <w:sz w:val="22"/>
        </w:rPr>
        <w:t>Alt6E</w:t>
      </w:r>
      <w:proofErr w:type="spellEnd"/>
      <w:r w:rsidR="00CA2C80">
        <w:rPr>
          <w:sz w:val="22"/>
        </w:rPr>
        <w:t xml:space="preserve"> provide similar performance and overhead. </w:t>
      </w:r>
    </w:p>
    <w:p w14:paraId="6FFA9044" w14:textId="12E4F239" w:rsidR="00C818E7" w:rsidRPr="00DE4542" w:rsidRDefault="00C818E7" w:rsidP="00D71326">
      <w:pPr>
        <w:tabs>
          <w:tab w:val="left" w:pos="4536"/>
          <w:tab w:val="left" w:pos="9781"/>
        </w:tabs>
        <w:jc w:val="both"/>
        <w:rPr>
          <w:b/>
          <w:i/>
          <w:sz w:val="22"/>
        </w:rPr>
      </w:pPr>
      <w:r w:rsidRPr="00DE4542">
        <w:rPr>
          <w:b/>
          <w:i/>
          <w:sz w:val="22"/>
        </w:rPr>
        <w:t xml:space="preserve">Observation </w:t>
      </w:r>
      <w:r w:rsidR="00DE4542" w:rsidRPr="00DE4542">
        <w:rPr>
          <w:b/>
          <w:i/>
          <w:sz w:val="22"/>
        </w:rPr>
        <w:t>3</w:t>
      </w:r>
      <w:r w:rsidRPr="00DE4542">
        <w:rPr>
          <w:i/>
          <w:sz w:val="22"/>
        </w:rPr>
        <w:t xml:space="preserve">: </w:t>
      </w:r>
    </w:p>
    <w:p w14:paraId="794AF33E" w14:textId="5AFD2527" w:rsidR="00D10996" w:rsidRDefault="00DE4542" w:rsidP="00F51761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proofErr w:type="spellStart"/>
      <w:r w:rsidRPr="00DE4542">
        <w:rPr>
          <w:rFonts w:ascii="Times New Roman" w:hAnsi="Times New Roman"/>
          <w:i/>
        </w:rPr>
        <w:t>Alt2B</w:t>
      </w:r>
      <w:proofErr w:type="spellEnd"/>
      <w:r w:rsidRPr="00DE4542">
        <w:rPr>
          <w:rFonts w:ascii="Times New Roman" w:hAnsi="Times New Roman"/>
          <w:i/>
        </w:rPr>
        <w:t xml:space="preserve"> has higher overhead while it doesn’t provide performance</w:t>
      </w:r>
      <w:r w:rsidR="00D10996">
        <w:rPr>
          <w:rFonts w:ascii="Times New Roman" w:hAnsi="Times New Roman"/>
          <w:i/>
        </w:rPr>
        <w:t xml:space="preserve"> gains over other alternatives</w:t>
      </w:r>
    </w:p>
    <w:p w14:paraId="551CF8F3" w14:textId="4B6289EF" w:rsidR="00C818E7" w:rsidRPr="00DE4542" w:rsidRDefault="00DE4542" w:rsidP="00F51761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proofErr w:type="spellStart"/>
      <w:r w:rsidRPr="00DE4542">
        <w:rPr>
          <w:rFonts w:ascii="Times New Roman" w:hAnsi="Times New Roman"/>
          <w:i/>
        </w:rPr>
        <w:t>Alt3C</w:t>
      </w:r>
      <w:proofErr w:type="spellEnd"/>
      <w:r w:rsidRPr="00DE4542">
        <w:rPr>
          <w:rFonts w:ascii="Times New Roman" w:hAnsi="Times New Roman"/>
          <w:i/>
        </w:rPr>
        <w:t xml:space="preserve"> and </w:t>
      </w:r>
      <w:proofErr w:type="spellStart"/>
      <w:r w:rsidRPr="00DE4542">
        <w:rPr>
          <w:rFonts w:ascii="Times New Roman" w:hAnsi="Times New Roman"/>
          <w:i/>
        </w:rPr>
        <w:t>Alt6E</w:t>
      </w:r>
      <w:proofErr w:type="spellEnd"/>
      <w:r w:rsidRPr="00DE4542">
        <w:rPr>
          <w:rFonts w:ascii="Times New Roman" w:hAnsi="Times New Roman"/>
          <w:i/>
        </w:rPr>
        <w:t xml:space="preserve"> provide similar performance and overhead</w:t>
      </w:r>
    </w:p>
    <w:p w14:paraId="31271244" w14:textId="1B57F7E8" w:rsidR="00C818E7" w:rsidRPr="00B05D1C" w:rsidRDefault="00C818E7" w:rsidP="00C818E7">
      <w:pPr>
        <w:tabs>
          <w:tab w:val="left" w:pos="4536"/>
          <w:tab w:val="left" w:pos="9781"/>
        </w:tabs>
        <w:jc w:val="both"/>
        <w:rPr>
          <w:i/>
        </w:rPr>
      </w:pPr>
      <w:r w:rsidRPr="00B05D1C">
        <w:rPr>
          <w:b/>
          <w:i/>
        </w:rPr>
        <w:t xml:space="preserve">Proposal </w:t>
      </w:r>
      <w:r w:rsidR="00B5416C" w:rsidRPr="00B05D1C">
        <w:rPr>
          <w:b/>
          <w:i/>
        </w:rPr>
        <w:t>4</w:t>
      </w:r>
      <w:r w:rsidRPr="00B05D1C">
        <w:rPr>
          <w:i/>
        </w:rPr>
        <w:t xml:space="preserve">: </w:t>
      </w:r>
    </w:p>
    <w:p w14:paraId="37C03EB6" w14:textId="64A7F5B0" w:rsidR="00B05D1C" w:rsidRPr="00C42656" w:rsidRDefault="00B05D1C" w:rsidP="00F51761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 w:rsidRPr="00C42656">
        <w:rPr>
          <w:rFonts w:ascii="Times New Roman" w:hAnsi="Times New Roman"/>
          <w:i/>
        </w:rPr>
        <w:t xml:space="preserve">Support </w:t>
      </w:r>
      <w:proofErr w:type="spellStart"/>
      <w:r w:rsidRPr="00C42656">
        <w:rPr>
          <w:rFonts w:ascii="Times New Roman" w:hAnsi="Times New Roman"/>
          <w:i/>
        </w:rPr>
        <w:t>Alt6E</w:t>
      </w:r>
      <w:proofErr w:type="spellEnd"/>
      <w:r w:rsidRPr="00C42656">
        <w:rPr>
          <w:rFonts w:ascii="Times New Roman" w:hAnsi="Times New Roman"/>
          <w:i/>
        </w:rPr>
        <w:t xml:space="preserve"> or </w:t>
      </w:r>
      <w:proofErr w:type="spellStart"/>
      <w:r w:rsidRPr="00C42656">
        <w:rPr>
          <w:rFonts w:ascii="Times New Roman" w:hAnsi="Times New Roman"/>
          <w:i/>
        </w:rPr>
        <w:t>Alt3C</w:t>
      </w:r>
      <w:proofErr w:type="spellEnd"/>
      <w:r w:rsidRPr="00C42656">
        <w:rPr>
          <w:rFonts w:ascii="Times New Roman" w:hAnsi="Times New Roman"/>
          <w:i/>
        </w:rPr>
        <w:t xml:space="preserve"> for parameter p setting for rank 3-4</w:t>
      </w:r>
    </w:p>
    <w:p w14:paraId="468CCC2E" w14:textId="23E8ADE5" w:rsidR="0032561D" w:rsidRDefault="0032561D" w:rsidP="00B5416C">
      <w:pPr>
        <w:pStyle w:val="Heading2"/>
        <w:rPr>
          <w:sz w:val="28"/>
        </w:rPr>
      </w:pPr>
      <w:r w:rsidRPr="00624521">
        <w:rPr>
          <w:sz w:val="28"/>
        </w:rPr>
        <w:lastRenderedPageBreak/>
        <w:t>2.</w:t>
      </w:r>
      <w:r>
        <w:rPr>
          <w:sz w:val="28"/>
        </w:rPr>
        <w:t>4</w:t>
      </w:r>
      <w:r w:rsidRPr="00624521">
        <w:rPr>
          <w:sz w:val="28"/>
        </w:rPr>
        <w:t xml:space="preserve">. </w:t>
      </w:r>
      <w:r>
        <w:rPr>
          <w:sz w:val="28"/>
        </w:rPr>
        <w:t>UCI parameters</w:t>
      </w:r>
    </w:p>
    <w:p w14:paraId="5A24E322" w14:textId="35A9CFD3" w:rsidR="00B4381B" w:rsidRPr="00B4381B" w:rsidRDefault="004671A8" w:rsidP="004671A8">
      <w:pPr>
        <w:jc w:val="both"/>
        <w:rPr>
          <w:sz w:val="22"/>
        </w:rPr>
      </w:pPr>
      <w:r>
        <w:rPr>
          <w:sz w:val="22"/>
        </w:rPr>
        <w:t xml:space="preserve">In order to achieve dynamic overhead reduction UCI is divided by two parts which are separately encoded. The payload size of </w:t>
      </w:r>
      <w:r w:rsidR="00AC4CFA">
        <w:rPr>
          <w:sz w:val="22"/>
        </w:rPr>
        <w:t>UCI</w:t>
      </w:r>
      <w:r>
        <w:rPr>
          <w:sz w:val="22"/>
        </w:rPr>
        <w:t xml:space="preserve"> part 1 is known from the higher layer configuration</w:t>
      </w:r>
      <w:r w:rsidR="008832BD">
        <w:rPr>
          <w:sz w:val="22"/>
        </w:rPr>
        <w:t xml:space="preserve"> parameters</w:t>
      </w:r>
      <w:r>
        <w:rPr>
          <w:sz w:val="22"/>
        </w:rPr>
        <w:t xml:space="preserve"> while the payload size of </w:t>
      </w:r>
      <w:r w:rsidR="00AC4CFA">
        <w:rPr>
          <w:sz w:val="22"/>
        </w:rPr>
        <w:t>UCI</w:t>
      </w:r>
      <w:r>
        <w:rPr>
          <w:sz w:val="22"/>
        </w:rPr>
        <w:t xml:space="preserve"> part 2 depends on the values of UCI parameters from </w:t>
      </w:r>
      <w:r w:rsidR="00AC4CFA">
        <w:rPr>
          <w:sz w:val="22"/>
        </w:rPr>
        <w:t>UCI</w:t>
      </w:r>
      <w:r>
        <w:rPr>
          <w:sz w:val="22"/>
        </w:rPr>
        <w:t xml:space="preserve"> part 1. </w:t>
      </w:r>
      <w:r w:rsidR="00C73905">
        <w:rPr>
          <w:sz w:val="22"/>
        </w:rPr>
        <w:t xml:space="preserve">Parameters transmitted in </w:t>
      </w:r>
      <w:r w:rsidR="00AC4CFA">
        <w:rPr>
          <w:sz w:val="22"/>
        </w:rPr>
        <w:t>UCI</w:t>
      </w:r>
      <w:r w:rsidR="00C73905">
        <w:rPr>
          <w:sz w:val="22"/>
        </w:rPr>
        <w:t xml:space="preserve"> part 1 include at least information on the number of layers (rank value) and number of non-zero coefficients, the following agreement was made at the previous </w:t>
      </w:r>
      <w:proofErr w:type="spellStart"/>
      <w:r w:rsidR="00C73905">
        <w:rPr>
          <w:sz w:val="22"/>
        </w:rPr>
        <w:t>RAN1</w:t>
      </w:r>
      <w:proofErr w:type="spellEnd"/>
      <w:r w:rsidR="00C73905">
        <w:rPr>
          <w:sz w:val="22"/>
        </w:rPr>
        <w:t xml:space="preserve"> meeting [5] on the UCI parameters encoding for this information.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3905" w14:paraId="672EC8C8" w14:textId="77777777" w:rsidTr="00C73905">
        <w:tc>
          <w:tcPr>
            <w:tcW w:w="10160" w:type="dxa"/>
          </w:tcPr>
          <w:p w14:paraId="034735E3" w14:textId="77777777" w:rsidR="00FE4D2F" w:rsidRPr="008832BD" w:rsidRDefault="00FE4D2F" w:rsidP="00FE4D2F">
            <w:pPr>
              <w:rPr>
                <w:b/>
                <w:highlight w:val="green"/>
                <w:lang w:eastAsia="x-none"/>
              </w:rPr>
            </w:pPr>
            <w:r w:rsidRPr="008832BD">
              <w:rPr>
                <w:b/>
                <w:highlight w:val="green"/>
                <w:lang w:eastAsia="x-none"/>
              </w:rPr>
              <w:t>Agreement</w:t>
            </w:r>
          </w:p>
          <w:p w14:paraId="5DEAE4DC" w14:textId="77777777" w:rsidR="00FE4D2F" w:rsidRPr="008832BD" w:rsidRDefault="00FE4D2F" w:rsidP="00FE4D2F">
            <w:pPr>
              <w:rPr>
                <w:b/>
                <w:u w:val="single"/>
              </w:rPr>
            </w:pPr>
            <w:r w:rsidRPr="008832BD">
              <w:t>The scheme for indicating the number of NZ coefficients (</w:t>
            </w:r>
            <w:proofErr w:type="spellStart"/>
            <w:r w:rsidRPr="008832BD">
              <w:t>NZC</w:t>
            </w:r>
            <w:proofErr w:type="spellEnd"/>
            <w:r w:rsidRPr="008832BD">
              <w:t xml:space="preserve">) will be chosen from the following alternatives in </w:t>
            </w:r>
            <w:proofErr w:type="spellStart"/>
            <w:r w:rsidRPr="008832BD">
              <w:t>RAN1#97</w:t>
            </w:r>
            <w:proofErr w:type="spellEnd"/>
            <w:r w:rsidRPr="008832BD">
              <w:t xml:space="preserve"> (Reno):</w:t>
            </w:r>
          </w:p>
          <w:p w14:paraId="175AA9E3" w14:textId="77777777" w:rsidR="00FE4D2F" w:rsidRPr="008832BD" w:rsidRDefault="00FE4D2F" w:rsidP="00F5176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Alt1.1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RI +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summed across layers where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= {0, 1, 2, …,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2K</w:t>
            </w:r>
            <w:r w:rsidRPr="008832BD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} (if sufficiency indicator is supported) or {1, 2, …,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2K</w:t>
            </w:r>
            <w:r w:rsidRPr="008832BD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>}</w:t>
            </w:r>
          </w:p>
          <w:p w14:paraId="0C342B68" w14:textId="77777777" w:rsidR="00FE4D2F" w:rsidRPr="008832BD" w:rsidRDefault="00FE4D2F" w:rsidP="00F5176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Alt1.2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Per-layer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without RI where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= {0, 1, 2, …,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K</w:t>
            </w:r>
            <w:r w:rsidRPr="008832BD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>}</w:t>
            </w:r>
          </w:p>
          <w:p w14:paraId="4871E243" w14:textId="77777777" w:rsidR="00FE4D2F" w:rsidRPr="008832BD" w:rsidRDefault="00FE4D2F" w:rsidP="00F5176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Alt1.3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RI + differential of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summed across layers </w:t>
            </w:r>
          </w:p>
          <w:p w14:paraId="540207FE" w14:textId="77777777" w:rsidR="00FE4D2F" w:rsidRPr="008832BD" w:rsidRDefault="00FE4D2F" w:rsidP="00F51761">
            <w:pPr>
              <w:pStyle w:val="ListParagraph"/>
              <w:numPr>
                <w:ilvl w:val="1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8832BD">
              <w:rPr>
                <w:rFonts w:ascii="Times New Roman" w:hAnsi="Times New Roman"/>
                <w:sz w:val="20"/>
                <w:szCs w:val="20"/>
              </w:rPr>
              <w:t xml:space="preserve">Differential means fraction of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2K</w:t>
            </w:r>
            <w:r w:rsidRPr="008832BD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with smaller number of possible values compared to the regular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(in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Alt1.1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F98B70" w14:textId="77777777" w:rsidR="00FE4D2F" w:rsidRPr="008832BD" w:rsidRDefault="00FE4D2F" w:rsidP="00F5176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Alt1.4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RI + per-layer differential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885B9A" w14:textId="594A06DE" w:rsidR="00C73905" w:rsidRPr="00FE4D2F" w:rsidRDefault="00FE4D2F" w:rsidP="00F51761">
            <w:pPr>
              <w:pStyle w:val="ListParagraph"/>
              <w:numPr>
                <w:ilvl w:val="1"/>
                <w:numId w:val="24"/>
              </w:numPr>
              <w:spacing w:after="240"/>
            </w:pPr>
            <w:r w:rsidRPr="008832BD">
              <w:rPr>
                <w:rFonts w:ascii="Times New Roman" w:hAnsi="Times New Roman"/>
                <w:sz w:val="20"/>
                <w:szCs w:val="20"/>
              </w:rPr>
              <w:t xml:space="preserve">Differential means fraction of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K</w:t>
            </w:r>
            <w:r w:rsidRPr="008832BD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with smaller number of possible values compared to the regular #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NZC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(in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Alt1.2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55E2C40C" w14:textId="48BF8A7F" w:rsidR="00B4381B" w:rsidRPr="008266A8" w:rsidRDefault="00D83B50" w:rsidP="00D83B50">
      <w:pPr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>Since the exact number of non-zero coefficients</w:t>
      </w:r>
      <w:r w:rsidR="00553184">
        <w:rPr>
          <w:sz w:val="22"/>
          <w:lang w:val="en-US"/>
        </w:rPr>
        <w:t xml:space="preserve"> (</w:t>
      </w:r>
      <w:proofErr w:type="spellStart"/>
      <w:r w:rsidR="00553184">
        <w:rPr>
          <w:sz w:val="22"/>
          <w:lang w:val="en-US"/>
        </w:rPr>
        <w:t>NZC</w:t>
      </w:r>
      <w:proofErr w:type="spellEnd"/>
      <w:r w:rsidR="00553184">
        <w:rPr>
          <w:sz w:val="22"/>
          <w:lang w:val="en-US"/>
        </w:rPr>
        <w:t>)</w:t>
      </w:r>
      <w:r>
        <w:rPr>
          <w:sz w:val="22"/>
          <w:lang w:val="en-US"/>
        </w:rPr>
        <w:t xml:space="preserve"> for each layer can be determined based on the number of ones in the bitmap for </w:t>
      </w:r>
      <w:proofErr w:type="spellStart"/>
      <w:r w:rsidR="00553184">
        <w:rPr>
          <w:sz w:val="22"/>
          <w:lang w:val="en-US"/>
        </w:rPr>
        <w:t>NZC</w:t>
      </w:r>
      <w:proofErr w:type="spellEnd"/>
      <w:r>
        <w:rPr>
          <w:sz w:val="22"/>
          <w:lang w:val="en-US"/>
        </w:rPr>
        <w:t xml:space="preserve"> selection</w:t>
      </w:r>
      <w:r w:rsidR="00553184">
        <w:rPr>
          <w:sz w:val="22"/>
          <w:lang w:val="en-US"/>
        </w:rPr>
        <w:t xml:space="preserve"> in </w:t>
      </w:r>
      <w:r w:rsidR="00AC4CFA">
        <w:rPr>
          <w:sz w:val="22"/>
          <w:lang w:val="en-US"/>
        </w:rPr>
        <w:t>UCI</w:t>
      </w:r>
      <w:r w:rsidR="00553184">
        <w:rPr>
          <w:sz w:val="22"/>
          <w:lang w:val="en-US"/>
        </w:rPr>
        <w:t xml:space="preserve"> part 2</w:t>
      </w:r>
      <w:r>
        <w:rPr>
          <w:sz w:val="22"/>
          <w:lang w:val="en-US"/>
        </w:rPr>
        <w:t>, it is not necessary to indicate the number of non-zero coefficients separately for each layer in</w:t>
      </w:r>
      <w:r w:rsidR="00553184">
        <w:rPr>
          <w:sz w:val="22"/>
          <w:lang w:val="en-US"/>
        </w:rPr>
        <w:t xml:space="preserve"> </w:t>
      </w:r>
      <w:r w:rsidR="00AC4CFA">
        <w:rPr>
          <w:sz w:val="22"/>
          <w:lang w:val="en-US"/>
        </w:rPr>
        <w:t>UCI</w:t>
      </w:r>
      <w:r>
        <w:rPr>
          <w:sz w:val="22"/>
          <w:lang w:val="en-US"/>
        </w:rPr>
        <w:t xml:space="preserve"> part 1.</w:t>
      </w:r>
      <w:r w:rsidR="00553184">
        <w:rPr>
          <w:sz w:val="22"/>
          <w:lang w:val="en-US"/>
        </w:rPr>
        <w:t xml:space="preserve"> Regarding the differential indication of number of </w:t>
      </w:r>
      <w:proofErr w:type="spellStart"/>
      <w:r w:rsidR="00553184">
        <w:rPr>
          <w:sz w:val="22"/>
          <w:lang w:val="en-US"/>
        </w:rPr>
        <w:t>NZC</w:t>
      </w:r>
      <w:proofErr w:type="spellEnd"/>
      <w:r w:rsidR="00553184">
        <w:rPr>
          <w:sz w:val="22"/>
          <w:lang w:val="en-US"/>
        </w:rPr>
        <w:t xml:space="preserve">, there is a tradeoff between the dynamic overhead reduction granularity and the number of bits for indication of number of </w:t>
      </w:r>
      <w:proofErr w:type="spellStart"/>
      <w:r w:rsidR="00553184">
        <w:rPr>
          <w:sz w:val="22"/>
          <w:lang w:val="en-US"/>
        </w:rPr>
        <w:t>NZC</w:t>
      </w:r>
      <w:proofErr w:type="spellEnd"/>
      <w:r w:rsidR="00553184">
        <w:rPr>
          <w:sz w:val="22"/>
          <w:lang w:val="en-US"/>
        </w:rPr>
        <w:t xml:space="preserve"> in </w:t>
      </w:r>
      <w:r w:rsidR="00AC4CFA">
        <w:rPr>
          <w:sz w:val="22"/>
          <w:lang w:val="en-US"/>
        </w:rPr>
        <w:t>UCI</w:t>
      </w:r>
      <w:r w:rsidR="00553184">
        <w:rPr>
          <w:sz w:val="22"/>
          <w:lang w:val="en-US"/>
        </w:rPr>
        <w:t xml:space="preserve"> part 1. Since the </w:t>
      </w:r>
      <w:r w:rsidR="008832BD">
        <w:rPr>
          <w:sz w:val="22"/>
          <w:lang w:val="en-US"/>
        </w:rPr>
        <w:t>overhead</w:t>
      </w:r>
      <w:r w:rsidR="00553184">
        <w:rPr>
          <w:sz w:val="22"/>
          <w:lang w:val="en-US"/>
        </w:rPr>
        <w:t xml:space="preserve"> for indication of number of </w:t>
      </w:r>
      <w:proofErr w:type="spellStart"/>
      <w:r w:rsidR="00553184">
        <w:rPr>
          <w:sz w:val="22"/>
          <w:lang w:val="en-US"/>
        </w:rPr>
        <w:t>NZC</w:t>
      </w:r>
      <w:proofErr w:type="spellEnd"/>
      <w:r w:rsidR="00553184">
        <w:rPr>
          <w:sz w:val="22"/>
          <w:lang w:val="en-US"/>
        </w:rPr>
        <w:t xml:space="preserve"> in </w:t>
      </w:r>
      <w:r w:rsidR="00AC4CFA">
        <w:rPr>
          <w:sz w:val="22"/>
          <w:lang w:val="en-US"/>
        </w:rPr>
        <w:t>UCI</w:t>
      </w:r>
      <w:r w:rsidR="00553184">
        <w:rPr>
          <w:sz w:val="22"/>
          <w:lang w:val="en-US"/>
        </w:rPr>
        <w:t xml:space="preserve"> part 1 is not significant (less than 10 bits), in our view it is not necessary to introduce differential indication for number of </w:t>
      </w:r>
      <w:proofErr w:type="spellStart"/>
      <w:r w:rsidR="00553184">
        <w:rPr>
          <w:sz w:val="22"/>
          <w:lang w:val="en-US"/>
        </w:rPr>
        <w:t>NZC</w:t>
      </w:r>
      <w:proofErr w:type="spellEnd"/>
      <w:r w:rsidR="00553184">
        <w:rPr>
          <w:sz w:val="22"/>
          <w:lang w:val="en-US"/>
        </w:rPr>
        <w:t xml:space="preserve">. Regarding the sufficiency indicator, the </w:t>
      </w:r>
      <w:r w:rsidR="006F2A00">
        <w:rPr>
          <w:sz w:val="22"/>
          <w:lang w:val="en-US"/>
        </w:rPr>
        <w:t>benefit</w:t>
      </w:r>
      <w:r w:rsidR="00553184">
        <w:rPr>
          <w:sz w:val="22"/>
          <w:lang w:val="en-US"/>
        </w:rPr>
        <w:t xml:space="preserve"> of such information is not clear. </w:t>
      </w:r>
      <w:r w:rsidR="006F2A00">
        <w:rPr>
          <w:sz w:val="22"/>
          <w:lang w:val="en-US"/>
        </w:rPr>
        <w:t xml:space="preserve">Hence, we support </w:t>
      </w:r>
      <w:proofErr w:type="spellStart"/>
      <w:r w:rsidR="006F2A00">
        <w:rPr>
          <w:sz w:val="22"/>
          <w:lang w:val="en-US"/>
        </w:rPr>
        <w:t>Alt1.1</w:t>
      </w:r>
      <w:proofErr w:type="spellEnd"/>
      <w:r w:rsidR="006F2A00">
        <w:rPr>
          <w:sz w:val="22"/>
          <w:lang w:val="en-US"/>
        </w:rPr>
        <w:t xml:space="preserve"> without </w:t>
      </w:r>
      <w:r w:rsidR="006F2A00" w:rsidRPr="006F2A00">
        <w:rPr>
          <w:sz w:val="22"/>
          <w:lang w:val="en-US"/>
        </w:rPr>
        <w:t>sufficiency indicat</w:t>
      </w:r>
      <w:r w:rsidR="006F2A00">
        <w:rPr>
          <w:sz w:val="22"/>
          <w:lang w:val="en-US"/>
        </w:rPr>
        <w:t>ion information.</w:t>
      </w:r>
    </w:p>
    <w:p w14:paraId="6D4A7F7B" w14:textId="4B102421" w:rsidR="006868AC" w:rsidRPr="00ED533F" w:rsidRDefault="006F2A00" w:rsidP="0032561D">
      <w:pPr>
        <w:rPr>
          <w:b/>
          <w:i/>
          <w:sz w:val="22"/>
        </w:rPr>
      </w:pPr>
      <w:r w:rsidRPr="00ED533F">
        <w:rPr>
          <w:b/>
          <w:i/>
          <w:sz w:val="22"/>
        </w:rPr>
        <w:t>Proposal 5:</w:t>
      </w:r>
    </w:p>
    <w:p w14:paraId="3520EC25" w14:textId="642C250D" w:rsidR="006F2A00" w:rsidRPr="003E0235" w:rsidRDefault="006F2A00" w:rsidP="00F51761">
      <w:pPr>
        <w:pStyle w:val="ListParagraph"/>
        <w:numPr>
          <w:ilvl w:val="0"/>
          <w:numId w:val="19"/>
        </w:numPr>
        <w:rPr>
          <w:rFonts w:ascii="Times New Roman" w:hAnsi="Times New Roman"/>
          <w:i/>
        </w:rPr>
      </w:pPr>
      <w:r w:rsidRPr="003E0235">
        <w:rPr>
          <w:rFonts w:ascii="Times New Roman" w:hAnsi="Times New Roman"/>
          <w:i/>
        </w:rPr>
        <w:t>Support the following scheme for indicating the number of non-zero coefficients (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>)</w:t>
      </w:r>
    </w:p>
    <w:p w14:paraId="0C964090" w14:textId="0554BE64" w:rsidR="006F2A00" w:rsidRPr="003E0235" w:rsidRDefault="007869B5" w:rsidP="00F51761">
      <w:pPr>
        <w:pStyle w:val="ListParagraph"/>
        <w:numPr>
          <w:ilvl w:val="1"/>
          <w:numId w:val="19"/>
        </w:numPr>
        <w:spacing w:after="240"/>
        <w:rPr>
          <w:rFonts w:ascii="Times New Roman" w:hAnsi="Times New Roman"/>
          <w:i/>
        </w:rPr>
      </w:pPr>
      <w:r w:rsidRPr="003E0235">
        <w:rPr>
          <w:rFonts w:ascii="Times New Roman" w:hAnsi="Times New Roman"/>
          <w:i/>
        </w:rPr>
        <w:t xml:space="preserve">RI + number of 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 xml:space="preserve"> summed across layers where number of 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 xml:space="preserve"> = {1, 2, …, </w:t>
      </w:r>
      <w:proofErr w:type="spellStart"/>
      <w:r w:rsidR="00556D8A" w:rsidRPr="003E0235">
        <w:rPr>
          <w:rFonts w:ascii="Times New Roman" w:hAnsi="Times New Roman"/>
          <w:i/>
        </w:rPr>
        <w:t>2</w:t>
      </w:r>
      <w:r w:rsidRPr="003E0235">
        <w:rPr>
          <w:rFonts w:ascii="Times New Roman" w:hAnsi="Times New Roman"/>
          <w:i/>
        </w:rPr>
        <w:t>K0</w:t>
      </w:r>
      <w:proofErr w:type="spellEnd"/>
      <w:r w:rsidRPr="003E0235">
        <w:rPr>
          <w:rFonts w:ascii="Times New Roman" w:hAnsi="Times New Roman"/>
          <w:i/>
        </w:rPr>
        <w:t>}</w:t>
      </w:r>
    </w:p>
    <w:p w14:paraId="2AC1AA36" w14:textId="25C40C33" w:rsidR="00927592" w:rsidRDefault="00324361" w:rsidP="00927592">
      <w:pPr>
        <w:rPr>
          <w:sz w:val="22"/>
        </w:rPr>
      </w:pPr>
      <w:r w:rsidRPr="00324361">
        <w:rPr>
          <w:sz w:val="22"/>
        </w:rPr>
        <w:t xml:space="preserve">At the </w:t>
      </w:r>
      <w:r>
        <w:rPr>
          <w:sz w:val="22"/>
        </w:rPr>
        <w:t xml:space="preserve">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[5] the following agreement was made on </w:t>
      </w:r>
      <w:r w:rsidRPr="00324361">
        <w:rPr>
          <w:sz w:val="22"/>
        </w:rPr>
        <w:t>the bitmap design</w:t>
      </w:r>
      <w:r>
        <w:rPr>
          <w:sz w:val="22"/>
        </w:rPr>
        <w:t xml:space="preserve"> for selection of </w:t>
      </w:r>
      <w:proofErr w:type="spellStart"/>
      <w:r>
        <w:rPr>
          <w:sz w:val="22"/>
        </w:rPr>
        <w:t>NZC</w:t>
      </w:r>
      <w:proofErr w:type="spellEnd"/>
      <w:r>
        <w:rPr>
          <w:sz w:val="22"/>
        </w:rPr>
        <w:t xml:space="preserve"> for rank 3-4.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24361" w14:paraId="138C16C4" w14:textId="77777777" w:rsidTr="00324361">
        <w:tc>
          <w:tcPr>
            <w:tcW w:w="10160" w:type="dxa"/>
          </w:tcPr>
          <w:p w14:paraId="00522417" w14:textId="77777777" w:rsidR="00324361" w:rsidRPr="008832BD" w:rsidRDefault="00324361" w:rsidP="00324361">
            <w:pPr>
              <w:rPr>
                <w:b/>
                <w:highlight w:val="green"/>
                <w:lang w:eastAsia="x-none"/>
              </w:rPr>
            </w:pPr>
            <w:r w:rsidRPr="008832BD">
              <w:rPr>
                <w:b/>
                <w:highlight w:val="green"/>
                <w:lang w:eastAsia="x-none"/>
              </w:rPr>
              <w:t>Agreement</w:t>
            </w:r>
          </w:p>
          <w:p w14:paraId="6A3F3363" w14:textId="77777777" w:rsidR="00324361" w:rsidRPr="008832BD" w:rsidRDefault="00324361" w:rsidP="00324361">
            <w:pPr>
              <w:rPr>
                <w:b/>
                <w:u w:val="single"/>
              </w:rPr>
            </w:pPr>
            <w:r w:rsidRPr="008832BD">
              <w:t xml:space="preserve">For RI=3-4, the bitmap design will be chosen from the following alternatives in </w:t>
            </w:r>
            <w:proofErr w:type="spellStart"/>
            <w:r w:rsidRPr="008832BD">
              <w:t>RAN1#97</w:t>
            </w:r>
            <w:proofErr w:type="spellEnd"/>
            <w:r w:rsidRPr="008832BD">
              <w:t xml:space="preserve"> (Reno):</w:t>
            </w:r>
          </w:p>
          <w:p w14:paraId="15A33D2D" w14:textId="77777777" w:rsidR="00324361" w:rsidRPr="008832BD" w:rsidRDefault="00324361" w:rsidP="00F5176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Alt2.1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2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LM</w:t>
            </w:r>
            <w:r w:rsidRPr="008832BD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bits per layer, 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i=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0, 1, …,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RI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-1)</w: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i=0,1,…,(RI-1)</m:t>
              </m:r>
            </m:oMath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326EB1E7" w14:textId="77777777" w:rsidR="00324361" w:rsidRPr="008832BD" w:rsidRDefault="00324361" w:rsidP="00F5176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Alt2.2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One joint bitmap 1 for all layers, where an indicator bit is 1 if at least one of the RI layers has non-zero coefficient (UCI part 2) + Additional bitmap 2 (or, alternatively, a combinatorial indicator) indicating which layer(s) </w:t>
            </w:r>
            <w:r w:rsidRPr="008832B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have either non-zero or zero coefficient(s) (UCI part 2) + Bitmap 2 (or, alternatively, a combinatorial indicator) size indicator (UCI part 1)   </w:t>
            </w:r>
          </w:p>
          <w:p w14:paraId="5BABBA7E" w14:textId="77777777" w:rsidR="00324361" w:rsidRPr="008832BD" w:rsidRDefault="00324361" w:rsidP="00F5176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Alt2.2B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>: Bitmaps 1 for each layer, where an indicator bit is 1 if at least one of the RI beams has non-zero coefficient (UCI part 2) + Additional bitmap 2 (or, alternatively, a combinatorial indicator) indicating which layer(s) have either non-zero or zero coefficient(s) (UCI part 2) + Bitmap 2 (or, alternatively, a combinatorial indicator) size indicator (UCI part 1)</w:t>
            </w:r>
          </w:p>
          <w:p w14:paraId="45136164" w14:textId="661E49DD" w:rsidR="00324361" w:rsidRDefault="00324361" w:rsidP="00F51761">
            <w:pPr>
              <w:pStyle w:val="ListParagraph"/>
              <w:numPr>
                <w:ilvl w:val="0"/>
                <w:numId w:val="25"/>
              </w:numPr>
              <w:spacing w:after="240"/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Alt2.3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LMi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bits for the layer in which the weaker polarization is dropped (else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2LMi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bits) + up to 4-bit bitmap to indicate the layer where the weaker polarization is dropped (UCI part 1); i=0, 1, …, (RI-1)</w:t>
            </w:r>
          </w:p>
        </w:tc>
      </w:tr>
    </w:tbl>
    <w:p w14:paraId="1A8637F2" w14:textId="2E304278" w:rsidR="00324361" w:rsidRDefault="00AC4CFA" w:rsidP="00E52AC2">
      <w:pPr>
        <w:spacing w:before="240"/>
        <w:jc w:val="both"/>
        <w:rPr>
          <w:sz w:val="22"/>
        </w:rPr>
      </w:pPr>
      <w:r>
        <w:rPr>
          <w:sz w:val="22"/>
        </w:rPr>
        <w:lastRenderedPageBreak/>
        <w:t xml:space="preserve">For </w:t>
      </w:r>
      <w:proofErr w:type="spellStart"/>
      <w:r>
        <w:rPr>
          <w:sz w:val="22"/>
        </w:rPr>
        <w:t>Alt2.2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Alt2.2B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Alt2.3</w:t>
      </w:r>
      <w:proofErr w:type="spellEnd"/>
      <w:r>
        <w:rPr>
          <w:sz w:val="22"/>
        </w:rPr>
        <w:t xml:space="preserve"> additional UCI parameters are introduced in UCI part 1 and UCI part 2 which lead to increased maximum payload size</w:t>
      </w:r>
      <w:r w:rsidR="00E52AC2">
        <w:rPr>
          <w:sz w:val="22"/>
        </w:rPr>
        <w:t xml:space="preserve"> while the actual payload of UCI part 2 can be potentially lower comparing to that of </w:t>
      </w:r>
      <w:proofErr w:type="spellStart"/>
      <w:r w:rsidR="00E52AC2">
        <w:rPr>
          <w:sz w:val="22"/>
        </w:rPr>
        <w:t>Alt2.1</w:t>
      </w:r>
      <w:proofErr w:type="spellEnd"/>
      <w:r w:rsidR="00E52AC2">
        <w:rPr>
          <w:sz w:val="22"/>
        </w:rPr>
        <w:t xml:space="preserve">. </w:t>
      </w:r>
      <w:r w:rsidR="00C00074">
        <w:rPr>
          <w:sz w:val="22"/>
        </w:rPr>
        <w:t xml:space="preserve">The payload size of additional UCI parameters is lower for </w:t>
      </w:r>
      <w:proofErr w:type="spellStart"/>
      <w:r w:rsidR="00C00074">
        <w:rPr>
          <w:sz w:val="22"/>
        </w:rPr>
        <w:t>Alt2.3</w:t>
      </w:r>
      <w:proofErr w:type="spellEnd"/>
      <w:r w:rsidR="00C00074">
        <w:rPr>
          <w:sz w:val="22"/>
        </w:rPr>
        <w:t xml:space="preserve"> comparing to </w:t>
      </w:r>
      <w:proofErr w:type="spellStart"/>
      <w:r w:rsidR="00C00074">
        <w:rPr>
          <w:sz w:val="22"/>
        </w:rPr>
        <w:t>Alt2.2</w:t>
      </w:r>
      <w:proofErr w:type="spellEnd"/>
      <w:r w:rsidR="00C00074">
        <w:rPr>
          <w:sz w:val="22"/>
        </w:rPr>
        <w:t xml:space="preserve"> and </w:t>
      </w:r>
      <w:proofErr w:type="spellStart"/>
      <w:r w:rsidR="00C00074">
        <w:rPr>
          <w:sz w:val="22"/>
        </w:rPr>
        <w:t>Alt2.2B</w:t>
      </w:r>
      <w:proofErr w:type="spellEnd"/>
      <w:r w:rsidR="00C00074">
        <w:rPr>
          <w:sz w:val="22"/>
        </w:rPr>
        <w:t>, while the probability of dropping all coefficients for one polarization is</w:t>
      </w:r>
      <w:r w:rsidR="008832BD">
        <w:rPr>
          <w:sz w:val="22"/>
        </w:rPr>
        <w:t xml:space="preserve"> also</w:t>
      </w:r>
      <w:r w:rsidR="00C00074">
        <w:rPr>
          <w:sz w:val="22"/>
        </w:rPr>
        <w:t xml:space="preserve"> very low. On the other hand the payload size of additional UCI parameters is high for </w:t>
      </w:r>
      <w:proofErr w:type="spellStart"/>
      <w:r w:rsidR="00C00074">
        <w:rPr>
          <w:sz w:val="22"/>
        </w:rPr>
        <w:t>Alt2.2</w:t>
      </w:r>
      <w:proofErr w:type="spellEnd"/>
      <w:r w:rsidR="00C00074">
        <w:rPr>
          <w:sz w:val="22"/>
        </w:rPr>
        <w:t xml:space="preserve"> and </w:t>
      </w:r>
      <w:proofErr w:type="spellStart"/>
      <w:r w:rsidR="00C00074">
        <w:rPr>
          <w:sz w:val="22"/>
        </w:rPr>
        <w:t>Alt2.2B</w:t>
      </w:r>
      <w:proofErr w:type="spellEnd"/>
      <w:r w:rsidR="00C00074">
        <w:rPr>
          <w:sz w:val="22"/>
        </w:rPr>
        <w:t xml:space="preserve">. Hence, we propose to support </w:t>
      </w:r>
      <w:proofErr w:type="spellStart"/>
      <w:r w:rsidR="00C00074">
        <w:rPr>
          <w:sz w:val="22"/>
        </w:rPr>
        <w:t>Alt2.1</w:t>
      </w:r>
      <w:proofErr w:type="spellEnd"/>
      <w:r w:rsidR="00C00074">
        <w:rPr>
          <w:sz w:val="22"/>
        </w:rPr>
        <w:t xml:space="preserve"> for </w:t>
      </w:r>
      <w:r w:rsidR="00C00074" w:rsidRPr="00C00074">
        <w:rPr>
          <w:sz w:val="22"/>
        </w:rPr>
        <w:t xml:space="preserve">the bitmap design for selection of </w:t>
      </w:r>
      <w:proofErr w:type="spellStart"/>
      <w:r w:rsidR="00C00074" w:rsidRPr="00C00074">
        <w:rPr>
          <w:sz w:val="22"/>
        </w:rPr>
        <w:t>NZC</w:t>
      </w:r>
      <w:proofErr w:type="spellEnd"/>
      <w:r w:rsidR="00C00074">
        <w:rPr>
          <w:sz w:val="22"/>
        </w:rPr>
        <w:t>.</w:t>
      </w:r>
    </w:p>
    <w:p w14:paraId="638A48B7" w14:textId="3FFA0E1C" w:rsidR="003E0235" w:rsidRPr="00565E9C" w:rsidRDefault="003E0235" w:rsidP="00E52AC2">
      <w:pPr>
        <w:spacing w:before="240"/>
        <w:jc w:val="both"/>
        <w:rPr>
          <w:b/>
          <w:i/>
          <w:sz w:val="22"/>
        </w:rPr>
      </w:pPr>
      <w:r w:rsidRPr="00565E9C">
        <w:rPr>
          <w:b/>
          <w:i/>
          <w:sz w:val="22"/>
        </w:rPr>
        <w:t>Proposal 6:</w:t>
      </w:r>
    </w:p>
    <w:p w14:paraId="76FC1678" w14:textId="7BD9DA45" w:rsidR="003E0235" w:rsidRDefault="003E0235" w:rsidP="00F51761">
      <w:pPr>
        <w:pStyle w:val="ListParagraph"/>
        <w:numPr>
          <w:ilvl w:val="0"/>
          <w:numId w:val="19"/>
        </w:numPr>
        <w:rPr>
          <w:rFonts w:ascii="Times New Roman" w:hAnsi="Times New Roman"/>
          <w:i/>
        </w:rPr>
      </w:pPr>
      <w:r w:rsidRPr="00565E9C">
        <w:rPr>
          <w:rFonts w:ascii="Times New Roman" w:hAnsi="Times New Roman"/>
          <w:i/>
        </w:rPr>
        <w:t xml:space="preserve">Support </w:t>
      </w:r>
      <w:proofErr w:type="spellStart"/>
      <w:r w:rsidRPr="00565E9C">
        <w:rPr>
          <w:rFonts w:ascii="Times New Roman" w:hAnsi="Times New Roman"/>
          <w:i/>
        </w:rPr>
        <w:t>2LMi</w:t>
      </w:r>
      <w:proofErr w:type="spellEnd"/>
      <w:r w:rsidRPr="00565E9C">
        <w:rPr>
          <w:rFonts w:ascii="Times New Roman" w:hAnsi="Times New Roman"/>
          <w:i/>
        </w:rPr>
        <w:t xml:space="preserve"> bits bitmap per layer i, i=0, 1, …, (RI-1), for selection of non-zero coefficients for rank 3-4</w:t>
      </w:r>
    </w:p>
    <w:p w14:paraId="410EF4CC" w14:textId="24A1C083" w:rsidR="00C378EF" w:rsidRPr="00B31DC7" w:rsidRDefault="00B31DC7" w:rsidP="00B31DC7">
      <w:pPr>
        <w:spacing w:before="240"/>
        <w:jc w:val="both"/>
        <w:rPr>
          <w:sz w:val="22"/>
          <w:lang w:val="en-US"/>
        </w:rPr>
      </w:pPr>
      <w:r w:rsidRPr="00B31DC7">
        <w:rPr>
          <w:sz w:val="22"/>
          <w:lang w:val="en-US"/>
        </w:rPr>
        <w:t xml:space="preserve">At the last </w:t>
      </w:r>
      <w:proofErr w:type="spellStart"/>
      <w:r w:rsidRPr="00B31DC7">
        <w:rPr>
          <w:sz w:val="22"/>
          <w:lang w:val="en-US"/>
        </w:rPr>
        <w:t>RAN1</w:t>
      </w:r>
      <w:proofErr w:type="spellEnd"/>
      <w:r w:rsidRPr="00B31DC7">
        <w:rPr>
          <w:sz w:val="22"/>
          <w:lang w:val="en-US"/>
        </w:rPr>
        <w:t xml:space="preserve"> meeting the following agreement was achieved on strongest coefficient indicator (SCI)</w:t>
      </w:r>
      <w:r>
        <w:rPr>
          <w:sz w:val="22"/>
          <w:lang w:val="en-US"/>
        </w:rPr>
        <w:t xml:space="preserve"> for rank &gt; 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31DC7" w14:paraId="104C48C2" w14:textId="77777777" w:rsidTr="00B31DC7">
        <w:tc>
          <w:tcPr>
            <w:tcW w:w="10160" w:type="dxa"/>
          </w:tcPr>
          <w:p w14:paraId="63877884" w14:textId="77777777" w:rsidR="00B31DC7" w:rsidRPr="008832BD" w:rsidRDefault="00B31DC7" w:rsidP="00B31DC7">
            <w:pPr>
              <w:rPr>
                <w:b/>
                <w:highlight w:val="green"/>
                <w:lang w:eastAsia="x-none"/>
              </w:rPr>
            </w:pPr>
            <w:r w:rsidRPr="008832BD">
              <w:rPr>
                <w:b/>
                <w:highlight w:val="green"/>
                <w:lang w:eastAsia="x-none"/>
              </w:rPr>
              <w:t>Agreement</w:t>
            </w:r>
          </w:p>
          <w:p w14:paraId="5F273CDD" w14:textId="77777777" w:rsidR="00B31DC7" w:rsidRPr="008832BD" w:rsidRDefault="00B31DC7" w:rsidP="00B31DC7">
            <w:pPr>
              <w:rPr>
                <w:b/>
                <w:u w:val="single"/>
              </w:rPr>
            </w:pPr>
            <w:r w:rsidRPr="008832BD">
              <w:t xml:space="preserve">For RI=1, strongest coefficient indicator (SCI) is a </w:t>
            </w:r>
            <w:r w:rsidRPr="008832BD">
              <w:rPr>
                <w:position w:val="-16"/>
              </w:rPr>
              <w:object w:dxaOrig="1120" w:dyaOrig="440" w14:anchorId="598FE8B5">
                <v:shape id="_x0000_i1034" type="#_x0000_t75" style="width:55.8pt;height:22.2pt" o:ole="">
                  <v:imagedata r:id="rId39" o:title=""/>
                </v:shape>
                <o:OLEObject Type="Embed" ProgID="Equation.DSMT4" ShapeID="_x0000_i1034" DrawAspect="Content" ObjectID="_1618391666" r:id="rId40"/>
              </w:object>
            </w:r>
            <w:r w:rsidRPr="008832BD">
              <w:fldChar w:fldCharType="begin"/>
            </w:r>
            <w:r w:rsidRPr="008832BD"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Pr="008832BD">
              <w:instrText xml:space="preserve"> </w:instrText>
            </w:r>
            <w:r w:rsidRPr="008832BD">
              <w:fldChar w:fldCharType="end"/>
            </w:r>
            <w:r w:rsidRPr="008832BD">
              <w:t xml:space="preserve">-bit indicator. For RI&gt;1, SCI design will be chosen from the following alternatives in </w:t>
            </w:r>
            <w:proofErr w:type="spellStart"/>
            <w:r w:rsidRPr="008832BD">
              <w:t>RAN1#97</w:t>
            </w:r>
            <w:proofErr w:type="spellEnd"/>
            <w:r w:rsidRPr="008832BD">
              <w:t xml:space="preserve"> (Reno):  </w:t>
            </w:r>
          </w:p>
          <w:p w14:paraId="7F56CD1D" w14:textId="77777777" w:rsidR="00B31DC7" w:rsidRPr="008832BD" w:rsidRDefault="00B31DC7" w:rsidP="00F5176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Alt3.1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(applicable to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Alt1.2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): Per-layer SCI, where </w:t>
            </w:r>
            <w:proofErr w:type="spellStart"/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SCI</w:t>
            </w:r>
            <w:r w:rsidRPr="008832BD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is a </w:t>
            </w:r>
            <w:r w:rsidRPr="008832BD">
              <w:rPr>
                <w:rFonts w:ascii="Times New Roman" w:hAnsi="Times New Roman"/>
                <w:position w:val="-16"/>
                <w:sz w:val="20"/>
                <w:szCs w:val="20"/>
              </w:rPr>
              <w:object w:dxaOrig="1219" w:dyaOrig="440" w14:anchorId="00DF445F">
                <v:shape id="_x0000_i1035" type="#_x0000_t75" style="width:61.2pt;height:22.2pt" o:ole="">
                  <v:imagedata r:id="rId41" o:title=""/>
                </v:shape>
                <o:OLEObject Type="Embed" ProgID="Equation.DSMT4" ShapeID="_x0000_i1035" DrawAspect="Content" ObjectID="_1618391667" r:id="rId42"/>
              </w:object>
            </w:r>
            <w:r w:rsidRPr="008832BD">
              <w:rPr>
                <w:rFonts w:ascii="Times New Roman" w:hAnsi="Times New Roman"/>
                <w:sz w:val="20"/>
                <w:szCs w:val="20"/>
              </w:rPr>
              <w:t>–bit indicator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i=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0, 1, …,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RI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-1))</w:t>
            </w:r>
          </w:p>
          <w:p w14:paraId="4007C1C7" w14:textId="77777777" w:rsidR="00B31DC7" w:rsidRPr="008832BD" w:rsidRDefault="00B31DC7" w:rsidP="00F5176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Alt3.2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(applicable to </w:t>
            </w: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Alt1.1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): Per-layer SCI, where </w:t>
            </w:r>
            <w:proofErr w:type="spellStart"/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SCI</w:t>
            </w:r>
            <w:r w:rsidRPr="008832BD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is a </w:t>
            </w:r>
            <w:r w:rsidRPr="008832BD">
              <w:rPr>
                <w:rFonts w:ascii="Times New Roman" w:hAnsi="Times New Roman"/>
                <w:position w:val="-18"/>
                <w:sz w:val="20"/>
                <w:szCs w:val="20"/>
              </w:rPr>
              <w:object w:dxaOrig="3080" w:dyaOrig="480" w14:anchorId="104E911C">
                <v:shape id="_x0000_i1036" type="#_x0000_t75" style="width:154.2pt;height:24pt" o:ole="">
                  <v:imagedata r:id="rId43" o:title=""/>
                </v:shape>
                <o:OLEObject Type="Embed" ProgID="Equation.DSMT4" ShapeID="_x0000_i1036" DrawAspect="Content" ObjectID="_1618391668" r:id="rId44"/>
              </w:objec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min</m:t>
                      </m:r>
                    </m:fName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naryPr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i=0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RI-1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NZ,i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,2L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</m:func>
                </m:e>
              </m:d>
            </m:oMath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832BD">
              <w:rPr>
                <w:rFonts w:ascii="Times New Roman" w:hAnsi="Times New Roman"/>
                <w:sz w:val="20"/>
                <w:szCs w:val="20"/>
              </w:rPr>
              <w:t>–bit indicator</w:t>
            </w:r>
          </w:p>
          <w:p w14:paraId="04A1CD08" w14:textId="77777777" w:rsidR="00B31DC7" w:rsidRPr="008832BD" w:rsidRDefault="00B31DC7" w:rsidP="00F5176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Alt3.3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Per-layer SCI, where </w:t>
            </w:r>
            <w:proofErr w:type="spellStart"/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SCI</w:t>
            </w:r>
            <w:r w:rsidRPr="008832BD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is a </w:t>
            </w:r>
            <w:r w:rsidRPr="008832BD">
              <w:rPr>
                <w:rFonts w:ascii="Times New Roman" w:hAnsi="Times New Roman"/>
                <w:position w:val="-16"/>
                <w:sz w:val="20"/>
                <w:szCs w:val="20"/>
              </w:rPr>
              <w:object w:dxaOrig="1120" w:dyaOrig="440" w14:anchorId="3121932D">
                <v:shape id="_x0000_i1037" type="#_x0000_t75" style="width:55.8pt;height:22.2pt" o:ole="">
                  <v:imagedata r:id="rId45" o:title=""/>
                </v:shape>
                <o:OLEObject Type="Embed" ProgID="Equation.DSMT4" ShapeID="_x0000_i1037" DrawAspect="Content" ObjectID="_1618391669" r:id="rId46"/>
              </w:objec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832BD">
              <w:rPr>
                <w:rFonts w:ascii="Times New Roman" w:hAnsi="Times New Roman"/>
                <w:sz w:val="20"/>
                <w:szCs w:val="20"/>
              </w:rPr>
              <w:t xml:space="preserve">–bit or </w:t>
            </w:r>
            <w:r w:rsidRPr="008832BD">
              <w:rPr>
                <w:rFonts w:ascii="Times New Roman" w:hAnsi="Times New Roman"/>
                <w:position w:val="-16"/>
                <w:sz w:val="20"/>
                <w:szCs w:val="20"/>
              </w:rPr>
              <w:object w:dxaOrig="999" w:dyaOrig="440" w14:anchorId="7017E692">
                <v:shape id="_x0000_i1038" type="#_x0000_t75" style="width:49.8pt;height:22.2pt" o:ole="">
                  <v:imagedata r:id="rId47" o:title=""/>
                </v:shape>
                <o:OLEObject Type="Embed" ProgID="Equation.DSMT4" ShapeID="_x0000_i1038" DrawAspect="Content" ObjectID="_1618391670" r:id="rId48"/>
              </w:objec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832BD">
              <w:rPr>
                <w:rFonts w:ascii="Times New Roman" w:hAnsi="Times New Roman"/>
                <w:sz w:val="20"/>
                <w:szCs w:val="20"/>
              </w:rPr>
              <w:t xml:space="preserve"> indicator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i=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0, 1, …,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RI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-1))</w:t>
            </w:r>
          </w:p>
          <w:p w14:paraId="2D82DC5B" w14:textId="6A764B32" w:rsidR="00B31DC7" w:rsidRPr="00B31DC7" w:rsidRDefault="00B31DC7" w:rsidP="00F51761">
            <w:pPr>
              <w:pStyle w:val="ListParagraph"/>
              <w:numPr>
                <w:ilvl w:val="0"/>
                <w:numId w:val="26"/>
              </w:numPr>
              <w:spacing w:after="240"/>
              <w:rPr>
                <w:szCs w:val="20"/>
              </w:rPr>
            </w:pPr>
            <w:proofErr w:type="spellStart"/>
            <w:r w:rsidRPr="008832BD">
              <w:rPr>
                <w:rFonts w:ascii="Times New Roman" w:hAnsi="Times New Roman"/>
                <w:sz w:val="20"/>
                <w:szCs w:val="20"/>
              </w:rPr>
              <w:t>Alt3.4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: Per-layer SCI, where </w:t>
            </w:r>
            <w:proofErr w:type="spellStart"/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SCI</w:t>
            </w:r>
            <w:r w:rsidRPr="008832BD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8832BD">
              <w:rPr>
                <w:rFonts w:ascii="Times New Roman" w:hAnsi="Times New Roman"/>
                <w:sz w:val="20"/>
                <w:szCs w:val="20"/>
              </w:rPr>
              <w:t xml:space="preserve"> is a </w:t>
            </w:r>
            <w:r w:rsidRPr="008832BD">
              <w:rPr>
                <w:rFonts w:ascii="Times New Roman" w:hAnsi="Times New Roman"/>
                <w:position w:val="-16"/>
                <w:sz w:val="20"/>
                <w:szCs w:val="20"/>
              </w:rPr>
              <w:object w:dxaOrig="999" w:dyaOrig="440" w14:anchorId="5FF56097">
                <v:shape id="_x0000_i1039" type="#_x0000_t75" style="width:49.8pt;height:22.2pt" o:ole="">
                  <v:imagedata r:id="rId49" o:title=""/>
                </v:shape>
                <o:OLEObject Type="Embed" ProgID="Equation.DSMT4" ShapeID="_x0000_i1039" DrawAspect="Content" ObjectID="_1618391671" r:id="rId50"/>
              </w:objec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2L</m:t>
                      </m:r>
                    </m:e>
                  </m:func>
                </m:e>
              </m:d>
            </m:oMath>
            <w:r w:rsidRPr="008832BD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8832B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832BD">
              <w:rPr>
                <w:rFonts w:ascii="Times New Roman" w:hAnsi="Times New Roman"/>
                <w:sz w:val="20"/>
                <w:szCs w:val="20"/>
              </w:rPr>
              <w:t>–bit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i=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0, 1, …, (</w:t>
            </w:r>
            <w:r w:rsidRPr="008832BD">
              <w:rPr>
                <w:rFonts w:ascii="Times New Roman" w:hAnsi="Times New Roman"/>
                <w:i/>
                <w:sz w:val="20"/>
                <w:szCs w:val="20"/>
              </w:rPr>
              <w:t>RI</w:t>
            </w:r>
            <w:r w:rsidRPr="008832BD">
              <w:rPr>
                <w:rFonts w:ascii="Times New Roman" w:hAnsi="Times New Roman"/>
                <w:sz w:val="20"/>
                <w:szCs w:val="20"/>
              </w:rPr>
              <w:t>-1))</w:t>
            </w:r>
          </w:p>
        </w:tc>
      </w:tr>
    </w:tbl>
    <w:p w14:paraId="37108101" w14:textId="28734AB1" w:rsidR="004B3B28" w:rsidRDefault="004B3B28" w:rsidP="004B3B28">
      <w:pPr>
        <w:spacing w:before="240"/>
        <w:jc w:val="both"/>
        <w:rPr>
          <w:sz w:val="22"/>
          <w:lang w:val="en-US"/>
        </w:rPr>
      </w:pPr>
      <w:r w:rsidRPr="004B3B28">
        <w:rPr>
          <w:sz w:val="22"/>
          <w:lang w:val="en-US"/>
        </w:rPr>
        <w:t xml:space="preserve">Since </w:t>
      </w:r>
      <w:proofErr w:type="spellStart"/>
      <w:r w:rsidRPr="004B3B28">
        <w:rPr>
          <w:sz w:val="22"/>
          <w:lang w:val="en-US"/>
        </w:rPr>
        <w:t>Alt3.4</w:t>
      </w:r>
      <w:proofErr w:type="spellEnd"/>
      <w:r w:rsidRPr="004B3B28">
        <w:rPr>
          <w:sz w:val="22"/>
          <w:lang w:val="en-US"/>
        </w:rPr>
        <w:t xml:space="preserve"> provides the lowest overhead</w:t>
      </w:r>
      <w:r w:rsidR="008832BD">
        <w:rPr>
          <w:sz w:val="22"/>
          <w:lang w:val="en-US"/>
        </w:rPr>
        <w:t xml:space="preserve"> </w:t>
      </w:r>
      <w:proofErr w:type="spellStart"/>
      <w:r w:rsidR="008832BD">
        <w:rPr>
          <w:sz w:val="22"/>
          <w:lang w:val="en-US"/>
        </w:rPr>
        <w:t>vlaue</w:t>
      </w:r>
      <w:proofErr w:type="spellEnd"/>
      <w:r>
        <w:rPr>
          <w:sz w:val="22"/>
          <w:lang w:val="en-US"/>
        </w:rPr>
        <w:t xml:space="preserve"> among other alternatives without any impact on the performance, we propose to support </w:t>
      </w:r>
      <w:proofErr w:type="spellStart"/>
      <w:r>
        <w:rPr>
          <w:sz w:val="22"/>
          <w:lang w:val="en-US"/>
        </w:rPr>
        <w:t>Alt3.4</w:t>
      </w:r>
      <w:proofErr w:type="spellEnd"/>
      <w:r>
        <w:rPr>
          <w:sz w:val="22"/>
          <w:lang w:val="en-US"/>
        </w:rPr>
        <w:t xml:space="preserve">. Furthermore, same approach can be used for RI=1 in order to align the UCI design for different rank values. </w:t>
      </w:r>
    </w:p>
    <w:p w14:paraId="4CC95FBC" w14:textId="77777777" w:rsidR="004B3B28" w:rsidRPr="004B3B28" w:rsidRDefault="004B3B28" w:rsidP="004B3B28">
      <w:pPr>
        <w:spacing w:before="240"/>
        <w:jc w:val="both"/>
        <w:rPr>
          <w:b/>
          <w:i/>
          <w:sz w:val="22"/>
          <w:lang w:val="en-US"/>
        </w:rPr>
      </w:pPr>
      <w:r w:rsidRPr="004B3B28">
        <w:rPr>
          <w:b/>
          <w:i/>
          <w:sz w:val="22"/>
          <w:lang w:val="en-US"/>
        </w:rPr>
        <w:t xml:space="preserve">Proposal 7: </w:t>
      </w:r>
    </w:p>
    <w:p w14:paraId="2737B077" w14:textId="642BCDE5" w:rsidR="00B31DC7" w:rsidRDefault="004B3B28" w:rsidP="00F51761">
      <w:pPr>
        <w:pStyle w:val="ListParagraph"/>
        <w:numPr>
          <w:ilvl w:val="0"/>
          <w:numId w:val="19"/>
        </w:numPr>
        <w:spacing w:before="240"/>
        <w:jc w:val="both"/>
        <w:rPr>
          <w:rFonts w:ascii="Times New Roman" w:hAnsi="Times New Roman"/>
          <w:i/>
        </w:rPr>
      </w:pPr>
      <w:r w:rsidRPr="004B3B28">
        <w:rPr>
          <w:rFonts w:ascii="Times New Roman" w:hAnsi="Times New Roman"/>
          <w:i/>
        </w:rPr>
        <w:t xml:space="preserve">Support </w:t>
      </w:r>
      <w:r w:rsidRPr="004B3B28">
        <w:rPr>
          <w:rFonts w:ascii="Times New Roman" w:hAnsi="Times New Roman"/>
          <w:i/>
          <w:position w:val="-16"/>
          <w:szCs w:val="20"/>
        </w:rPr>
        <w:object w:dxaOrig="999" w:dyaOrig="440" w14:anchorId="5C4B4C2E">
          <v:shape id="_x0000_i1040" type="#_x0000_t75" style="width:49.8pt;height:22.2pt" o:ole="">
            <v:imagedata r:id="rId49" o:title=""/>
          </v:shape>
          <o:OLEObject Type="Embed" ProgID="Equation.DSMT4" ShapeID="_x0000_i1040" DrawAspect="Content" ObjectID="_1618391672" r:id="rId51"/>
        </w:object>
      </w:r>
      <w:r w:rsidRPr="004B3B28">
        <w:rPr>
          <w:rFonts w:ascii="Times New Roman" w:hAnsi="Times New Roman"/>
          <w:i/>
          <w:szCs w:val="20"/>
        </w:rPr>
        <w:fldChar w:fldCharType="begin"/>
      </w:r>
      <w:r w:rsidRPr="004B3B28">
        <w:rPr>
          <w:rFonts w:ascii="Times New Roman" w:hAnsi="Times New Roman"/>
          <w:i/>
          <w:szCs w:val="20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2L</m:t>
                </m:r>
              </m:e>
            </m:func>
          </m:e>
        </m:d>
      </m:oMath>
      <w:r w:rsidRPr="004B3B28">
        <w:rPr>
          <w:rFonts w:ascii="Times New Roman" w:hAnsi="Times New Roman"/>
          <w:i/>
          <w:szCs w:val="20"/>
        </w:rPr>
        <w:instrText xml:space="preserve"> </w:instrText>
      </w:r>
      <w:r w:rsidRPr="004B3B28">
        <w:rPr>
          <w:rFonts w:ascii="Times New Roman" w:hAnsi="Times New Roman"/>
          <w:i/>
          <w:szCs w:val="20"/>
        </w:rPr>
        <w:fldChar w:fldCharType="end"/>
      </w:r>
      <w:r w:rsidRPr="004B3B28">
        <w:rPr>
          <w:rFonts w:ascii="Times New Roman" w:hAnsi="Times New Roman"/>
          <w:i/>
          <w:szCs w:val="20"/>
        </w:rPr>
        <w:t xml:space="preserve">–bit indication of </w:t>
      </w:r>
      <w:proofErr w:type="spellStart"/>
      <w:r w:rsidRPr="004B3B28">
        <w:rPr>
          <w:rFonts w:ascii="Times New Roman" w:hAnsi="Times New Roman"/>
          <w:i/>
          <w:szCs w:val="20"/>
        </w:rPr>
        <w:t>SCI</w:t>
      </w:r>
      <w:r w:rsidRPr="00644CDB">
        <w:rPr>
          <w:rFonts w:ascii="Times New Roman" w:hAnsi="Times New Roman"/>
          <w:i/>
          <w:szCs w:val="20"/>
          <w:vertAlign w:val="subscript"/>
        </w:rPr>
        <w:t>i</w:t>
      </w:r>
      <w:proofErr w:type="spellEnd"/>
      <w:r w:rsidRPr="004B3B28">
        <w:rPr>
          <w:rFonts w:ascii="Times New Roman" w:hAnsi="Times New Roman"/>
          <w:i/>
          <w:szCs w:val="20"/>
        </w:rPr>
        <w:t xml:space="preserve"> (</w:t>
      </w:r>
      <w:r w:rsidRPr="004B3B28">
        <w:rPr>
          <w:rFonts w:ascii="Times New Roman" w:hAnsi="Times New Roman"/>
          <w:i/>
        </w:rPr>
        <w:t>i=0, 1, …, (RI-1)) for rank 1-4</w:t>
      </w:r>
    </w:p>
    <w:p w14:paraId="7AA64726" w14:textId="45D67FCA" w:rsidR="008F7BA7" w:rsidRDefault="004763E2" w:rsidP="0008027B">
      <w:pPr>
        <w:spacing w:before="240"/>
        <w:jc w:val="both"/>
        <w:rPr>
          <w:sz w:val="22"/>
        </w:rPr>
      </w:pPr>
      <w:r w:rsidRPr="003F355E">
        <w:rPr>
          <w:sz w:val="22"/>
        </w:rPr>
        <w:t xml:space="preserve">Another important UCI parameter is FD basis subset selection indicator. </w:t>
      </w:r>
      <w:r w:rsidR="00042669" w:rsidRPr="003F355E">
        <w:rPr>
          <w:sz w:val="22"/>
        </w:rPr>
        <w:t>FD basis subset selection indicator is needed in order to indicate the indexes of FD vectors selected by the</w:t>
      </w:r>
      <w:r w:rsidR="006D1731" w:rsidRPr="003F355E">
        <w:rPr>
          <w:sz w:val="22"/>
        </w:rPr>
        <w:t xml:space="preserve"> UE for each layer. At the last </w:t>
      </w:r>
      <w:proofErr w:type="spellStart"/>
      <w:r w:rsidR="006D1731" w:rsidRPr="003F355E">
        <w:rPr>
          <w:sz w:val="22"/>
        </w:rPr>
        <w:t>RAN1</w:t>
      </w:r>
      <w:proofErr w:type="spellEnd"/>
      <w:r w:rsidR="006D1731" w:rsidRPr="003F355E">
        <w:rPr>
          <w:sz w:val="22"/>
        </w:rPr>
        <w:t xml:space="preserve"> meeting 8 </w:t>
      </w:r>
      <w:r w:rsidR="006D1731" w:rsidRPr="003F355E">
        <w:rPr>
          <w:sz w:val="22"/>
        </w:rPr>
        <w:lastRenderedPageBreak/>
        <w:t xml:space="preserve">alternatives were agreed for further </w:t>
      </w:r>
      <w:proofErr w:type="spellStart"/>
      <w:r w:rsidR="006D1731" w:rsidRPr="003F355E">
        <w:rPr>
          <w:sz w:val="22"/>
        </w:rPr>
        <w:t>downselection</w:t>
      </w:r>
      <w:proofErr w:type="spellEnd"/>
      <w:r w:rsidR="006D1731" w:rsidRPr="003F355E">
        <w:rPr>
          <w:sz w:val="22"/>
        </w:rPr>
        <w:t xml:space="preserve"> [5]. </w:t>
      </w:r>
      <w:r w:rsidR="00651BCB" w:rsidRPr="003F355E">
        <w:rPr>
          <w:sz w:val="22"/>
        </w:rPr>
        <w:t>Different alternatives</w:t>
      </w:r>
      <w:r w:rsidR="00916A4E" w:rsidRPr="003F355E">
        <w:rPr>
          <w:sz w:val="22"/>
        </w:rPr>
        <w:t xml:space="preserve"> are characterized by the maximum and average number of bits required for reporting, pe</w:t>
      </w:r>
      <w:r w:rsidR="008D68F4">
        <w:rPr>
          <w:sz w:val="22"/>
        </w:rPr>
        <w:t xml:space="preserve">rformance and complexity. </w:t>
      </w:r>
      <w:r w:rsidR="00C811D0">
        <w:rPr>
          <w:sz w:val="22"/>
        </w:rPr>
        <w:t xml:space="preserve">At least 5 out of identified alternatives correspond to two-step </w:t>
      </w:r>
      <w:r w:rsidR="00C811D0" w:rsidRPr="003F355E">
        <w:rPr>
          <w:sz w:val="22"/>
        </w:rPr>
        <w:t>FD basis subset</w:t>
      </w:r>
      <w:r w:rsidR="00C811D0">
        <w:rPr>
          <w:sz w:val="22"/>
        </w:rPr>
        <w:t xml:space="preserve"> selection, where subset of FD vectors which is common across layers is selected at the first step and layer-specific subsets are selected at the second step. It is hard to compare overhead, performance and complexity given a variety of alternatives and unclear details for each alternative (e.g. specific value of parameter(s), signalling approach, etc.). Hence, we propose to </w:t>
      </w:r>
      <w:proofErr w:type="spellStart"/>
      <w:r w:rsidR="008832BD">
        <w:rPr>
          <w:sz w:val="22"/>
        </w:rPr>
        <w:t>downselect</w:t>
      </w:r>
      <w:proofErr w:type="spellEnd"/>
      <w:r w:rsidR="008832BD">
        <w:rPr>
          <w:sz w:val="22"/>
        </w:rPr>
        <w:t xml:space="preserve"> alternatives</w:t>
      </w:r>
      <w:r w:rsidR="00C811D0">
        <w:rPr>
          <w:sz w:val="22"/>
        </w:rPr>
        <w:t xml:space="preserve"> for two-step </w:t>
      </w:r>
      <w:r w:rsidR="00C811D0" w:rsidRPr="003F355E">
        <w:rPr>
          <w:sz w:val="22"/>
        </w:rPr>
        <w:t>FD basis subset</w:t>
      </w:r>
      <w:r w:rsidR="00C811D0">
        <w:rPr>
          <w:sz w:val="22"/>
        </w:rPr>
        <w:t xml:space="preserve"> selection and identify remaining details for further comparison with other alternatives. </w:t>
      </w:r>
    </w:p>
    <w:p w14:paraId="21A062AF" w14:textId="4E99F900" w:rsidR="00E909E1" w:rsidRPr="00E909E1" w:rsidRDefault="00E909E1" w:rsidP="0008027B">
      <w:pPr>
        <w:spacing w:before="240"/>
        <w:jc w:val="both"/>
        <w:rPr>
          <w:b/>
          <w:i/>
          <w:sz w:val="22"/>
        </w:rPr>
      </w:pPr>
      <w:r w:rsidRPr="00E909E1">
        <w:rPr>
          <w:b/>
          <w:i/>
          <w:sz w:val="22"/>
        </w:rPr>
        <w:t>Proposal 8:</w:t>
      </w:r>
    </w:p>
    <w:p w14:paraId="731D51FD" w14:textId="3B1A2826" w:rsidR="00C811D0" w:rsidRPr="00E909E1" w:rsidRDefault="00E909E1" w:rsidP="00E909E1">
      <w:pPr>
        <w:pStyle w:val="ListParagraph"/>
        <w:numPr>
          <w:ilvl w:val="0"/>
          <w:numId w:val="19"/>
        </w:numPr>
        <w:spacing w:before="240"/>
        <w:jc w:val="both"/>
        <w:rPr>
          <w:rFonts w:ascii="Times New Roman" w:hAnsi="Times New Roman"/>
          <w:i/>
        </w:rPr>
      </w:pPr>
      <w:r w:rsidRPr="00E909E1">
        <w:rPr>
          <w:rFonts w:ascii="Times New Roman" w:hAnsi="Times New Roman"/>
          <w:i/>
        </w:rPr>
        <w:t xml:space="preserve">For FD basis subset selection indicator, </w:t>
      </w:r>
      <w:proofErr w:type="spellStart"/>
      <w:r w:rsidRPr="00E909E1">
        <w:rPr>
          <w:rFonts w:ascii="Times New Roman" w:hAnsi="Times New Roman"/>
          <w:i/>
        </w:rPr>
        <w:t>downselect</w:t>
      </w:r>
      <w:proofErr w:type="spellEnd"/>
      <w:r w:rsidRPr="00E909E1">
        <w:rPr>
          <w:rFonts w:ascii="Times New Roman" w:hAnsi="Times New Roman"/>
          <w:i/>
        </w:rPr>
        <w:t xml:space="preserve"> alternatives for two-step FD basis subset selection and identify remaining details for further comparison with other alternatives</w:t>
      </w:r>
    </w:p>
    <w:p w14:paraId="296F6F80" w14:textId="4247586C" w:rsidR="00FD7ED6" w:rsidRDefault="00FD7ED6" w:rsidP="004B3B28">
      <w:pPr>
        <w:spacing w:before="240"/>
        <w:jc w:val="both"/>
        <w:rPr>
          <w:sz w:val="22"/>
        </w:rPr>
      </w:pPr>
      <w:r w:rsidRPr="00FD7ED6">
        <w:rPr>
          <w:sz w:val="22"/>
        </w:rPr>
        <w:t xml:space="preserve">At the previous </w:t>
      </w:r>
      <w:proofErr w:type="spellStart"/>
      <w:r w:rsidRPr="00FD7ED6">
        <w:rPr>
          <w:sz w:val="22"/>
        </w:rPr>
        <w:t>RAN1</w:t>
      </w:r>
      <w:proofErr w:type="spellEnd"/>
      <w:r w:rsidRPr="00FD7ED6">
        <w:rPr>
          <w:sz w:val="22"/>
        </w:rPr>
        <w:t xml:space="preserve"> meeting [5] the following agreement was made on</w:t>
      </w:r>
      <w:r w:rsidR="00776A61" w:rsidRPr="00776A61">
        <w:rPr>
          <w:sz w:val="22"/>
        </w:rPr>
        <w:t xml:space="preserve"> </w:t>
      </w:r>
      <w:r w:rsidR="00776A61" w:rsidRPr="004763E2">
        <w:rPr>
          <w:sz w:val="22"/>
        </w:rPr>
        <w:t>FD basis subset selection indicator</w:t>
      </w:r>
      <w:r w:rsidR="00776A61">
        <w:rPr>
          <w:sz w:val="22"/>
        </w:rPr>
        <w:t xml:space="preserve"> on additional higher layer parameters.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E2AA4" w14:paraId="4C62B271" w14:textId="77777777" w:rsidTr="003E2AA4">
        <w:tc>
          <w:tcPr>
            <w:tcW w:w="10160" w:type="dxa"/>
          </w:tcPr>
          <w:p w14:paraId="143BEA63" w14:textId="77777777" w:rsidR="003E2AA4" w:rsidRPr="00170965" w:rsidRDefault="003E2AA4" w:rsidP="003E2AA4">
            <w:pPr>
              <w:rPr>
                <w:b/>
                <w:highlight w:val="green"/>
                <w:lang w:eastAsia="x-none"/>
              </w:rPr>
            </w:pPr>
            <w:r w:rsidRPr="00170965">
              <w:rPr>
                <w:b/>
                <w:highlight w:val="green"/>
                <w:lang w:eastAsia="x-none"/>
              </w:rPr>
              <w:t>Agreement</w:t>
            </w:r>
          </w:p>
          <w:p w14:paraId="599B87B1" w14:textId="77777777" w:rsidR="003E2AA4" w:rsidRPr="00D4756A" w:rsidRDefault="003E2AA4" w:rsidP="003E2AA4">
            <w:r w:rsidRPr="00D4756A">
              <w:rPr>
                <w:lang w:val="en-US"/>
              </w:rPr>
              <w:t xml:space="preserve">On RI=3-4 extension, with the agreed </w:t>
            </w:r>
            <w:r w:rsidRPr="00D4756A">
              <w:t xml:space="preserve">total max # NZ coefficients across all layers ≤ </w:t>
            </w:r>
            <w:proofErr w:type="spellStart"/>
            <w:r w:rsidRPr="00D4756A">
              <w:t>2</w:t>
            </w:r>
            <w:r w:rsidRPr="00D4756A">
              <w:rPr>
                <w:rStyle w:val="Emphasis"/>
              </w:rPr>
              <w:t>K</w:t>
            </w:r>
            <w:r w:rsidRPr="00D4756A">
              <w:rPr>
                <w:rStyle w:val="Emphasis"/>
                <w:vertAlign w:val="subscript"/>
              </w:rPr>
              <w:t>0</w:t>
            </w:r>
            <w:proofErr w:type="spellEnd"/>
            <w:r w:rsidRPr="00D4756A">
              <w:rPr>
                <w:lang w:val="en-US"/>
              </w:rPr>
              <w:t xml:space="preserve"> where the </w:t>
            </w:r>
            <w:proofErr w:type="spellStart"/>
            <w:r w:rsidRPr="00D4756A">
              <w:rPr>
                <w:rStyle w:val="Emphasis"/>
              </w:rPr>
              <w:t>K</w:t>
            </w:r>
            <w:r w:rsidRPr="00D4756A">
              <w:rPr>
                <w:rStyle w:val="Emphasis"/>
                <w:vertAlign w:val="subscript"/>
              </w:rPr>
              <w:t>0</w:t>
            </w:r>
            <w:proofErr w:type="spellEnd"/>
            <w:r w:rsidRPr="00D4756A">
              <w:rPr>
                <w:lang w:val="en-US"/>
              </w:rPr>
              <w:t xml:space="preserve"> value (hence </w:t>
            </w:r>
            <w:r w:rsidRPr="00D4756A">
              <w:rPr>
                <w:i/>
                <w:lang w:val="en-US"/>
              </w:rPr>
              <w:t>β</w:t>
            </w:r>
            <w:r w:rsidRPr="00D4756A">
              <w:rPr>
                <w:lang w:val="en-US"/>
              </w:rPr>
              <w:t xml:space="preserve">) set for </w:t>
            </w:r>
            <w:r w:rsidRPr="00D4756A">
              <w:t>RI</w:t>
            </w:r>
            <w:r w:rsidRPr="00D4756A">
              <w:sym w:font="Symbol" w:char="F0CE"/>
            </w:r>
            <w:r w:rsidRPr="00D4756A">
              <w:t xml:space="preserve">{1,2}, the scheme for determining the # </w:t>
            </w:r>
            <w:proofErr w:type="spellStart"/>
            <w:r w:rsidRPr="00D4756A">
              <w:t>NZC</w:t>
            </w:r>
            <w:proofErr w:type="spellEnd"/>
            <w:r w:rsidRPr="00D4756A">
              <w:t xml:space="preserve"> per layer will be chosen from the following alternatives in </w:t>
            </w:r>
            <w:proofErr w:type="spellStart"/>
            <w:r w:rsidRPr="00D4756A">
              <w:t>RAN1#97</w:t>
            </w:r>
            <w:proofErr w:type="spellEnd"/>
            <w:r w:rsidRPr="00D4756A">
              <w:t xml:space="preserve"> (Reno):</w:t>
            </w:r>
          </w:p>
          <w:p w14:paraId="3EB18630" w14:textId="77777777" w:rsidR="003E2AA4" w:rsidRPr="00D4756A" w:rsidRDefault="003E2AA4" w:rsidP="00F517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proofErr w:type="spellStart"/>
            <w:r w:rsidRPr="00D4756A">
              <w:rPr>
                <w:rFonts w:ascii="Times New Roman" w:hAnsi="Times New Roman"/>
              </w:rPr>
              <w:t>Alt0</w:t>
            </w:r>
            <w:proofErr w:type="spellEnd"/>
            <w:r w:rsidRPr="00D4756A">
              <w:rPr>
                <w:rFonts w:ascii="Times New Roman" w:hAnsi="Times New Roman"/>
              </w:rPr>
              <w:t xml:space="preserve">. </w:t>
            </w:r>
            <w:proofErr w:type="spellStart"/>
            <w:r w:rsidRPr="00D4756A">
              <w:rPr>
                <w:rFonts w:ascii="Times New Roman" w:hAnsi="Times New Roman"/>
                <w:i/>
              </w:rPr>
              <w:t>K</w:t>
            </w:r>
            <w:r w:rsidRPr="00D4756A">
              <w:rPr>
                <w:rFonts w:ascii="Times New Roman" w:hAnsi="Times New Roman"/>
                <w:i/>
                <w:vertAlign w:val="subscript"/>
              </w:rPr>
              <w:t>NZ,i</w:t>
            </w:r>
            <w:proofErr w:type="spellEnd"/>
            <w:r w:rsidRPr="00D4756A">
              <w:rPr>
                <w:rFonts w:ascii="Times New Roman" w:hAnsi="Times New Roman"/>
              </w:rPr>
              <w:t xml:space="preserve"> is unrestricted as long as </w:t>
            </w:r>
            <w:r w:rsidRPr="00D4756A">
              <w:rPr>
                <w:rFonts w:ascii="Times New Roman" w:hAnsi="Times New Roman"/>
                <w:position w:val="-14"/>
                <w:szCs w:val="20"/>
              </w:rPr>
              <w:object w:dxaOrig="1800" w:dyaOrig="400" w14:anchorId="57180FF0">
                <v:shape id="_x0000_i1041" type="#_x0000_t75" style="width:90pt;height:19.8pt" o:ole="">
                  <v:imagedata r:id="rId52" o:title=""/>
                </v:shape>
                <o:OLEObject Type="Embed" ProgID="Equation.DSMT4" ShapeID="_x0000_i1041" DrawAspect="Content" ObjectID="_1618391673" r:id="rId53"/>
              </w:object>
            </w:r>
            <w:r w:rsidRPr="00D4756A">
              <w:rPr>
                <w:rFonts w:ascii="Times New Roman" w:hAnsi="Times New Roman"/>
              </w:rPr>
              <w:fldChar w:fldCharType="begin"/>
            </w:r>
            <w:r w:rsidRPr="00D4756A">
              <w:rPr>
                <w:rFonts w:ascii="Times New Roman" w:hAnsi="Times New Roman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D4756A">
              <w:rPr>
                <w:rFonts w:ascii="Times New Roman" w:hAnsi="Times New Roman"/>
              </w:rPr>
              <w:instrText xml:space="preserve"> </w:instrText>
            </w:r>
            <w:r w:rsidRPr="00D4756A">
              <w:rPr>
                <w:rFonts w:ascii="Times New Roman" w:hAnsi="Times New Roman"/>
              </w:rPr>
              <w:fldChar w:fldCharType="end"/>
            </w:r>
          </w:p>
          <w:p w14:paraId="1503C329" w14:textId="6DA8EC99" w:rsidR="003E2AA4" w:rsidRPr="003E2AA4" w:rsidRDefault="003E2AA4" w:rsidP="00F51761">
            <w:pPr>
              <w:pStyle w:val="ListParagraph"/>
              <w:numPr>
                <w:ilvl w:val="0"/>
                <w:numId w:val="27"/>
              </w:numPr>
              <w:spacing w:after="240"/>
            </w:pPr>
            <w:proofErr w:type="spellStart"/>
            <w:r w:rsidRPr="00D4756A">
              <w:rPr>
                <w:rFonts w:ascii="Times New Roman" w:hAnsi="Times New Roman"/>
              </w:rPr>
              <w:t>Alt1</w:t>
            </w:r>
            <w:proofErr w:type="spellEnd"/>
            <w:r w:rsidRPr="00D4756A">
              <w:rPr>
                <w:rFonts w:ascii="Times New Roman" w:hAnsi="Times New Roman"/>
              </w:rPr>
              <w:t xml:space="preserve">. </w:t>
            </w:r>
            <w:proofErr w:type="spellStart"/>
            <w:r w:rsidRPr="00D4756A">
              <w:rPr>
                <w:rFonts w:ascii="Times New Roman" w:hAnsi="Times New Roman"/>
                <w:i/>
              </w:rPr>
              <w:t>K</w:t>
            </w:r>
            <w:r w:rsidRPr="00D4756A">
              <w:rPr>
                <w:rFonts w:ascii="Times New Roman" w:hAnsi="Times New Roman"/>
                <w:i/>
                <w:vertAlign w:val="subscript"/>
              </w:rPr>
              <w:t>NZ,i</w:t>
            </w:r>
            <w:r w:rsidRPr="00D4756A">
              <w:rPr>
                <w:rFonts w:ascii="Times New Roman" w:hAnsi="Times New Roman"/>
              </w:rPr>
              <w:t>≤</w:t>
            </w:r>
            <w:r w:rsidRPr="00D4756A">
              <w:rPr>
                <w:rFonts w:ascii="Times New Roman" w:hAnsi="Times New Roman"/>
                <w:i/>
              </w:rPr>
              <w:t>K</w:t>
            </w:r>
            <w:r w:rsidRPr="00D4756A">
              <w:rPr>
                <w:rFonts w:ascii="Times New Roman" w:hAnsi="Times New Roman"/>
                <w:i/>
                <w:vertAlign w:val="subscript"/>
              </w:rPr>
              <w:t>0</w:t>
            </w:r>
            <w:proofErr w:type="spellEnd"/>
            <w:r w:rsidRPr="00D4756A">
              <w:rPr>
                <w:rFonts w:ascii="Times New Roman" w:hAnsi="Times New Roman"/>
              </w:rPr>
              <w:t xml:space="preserve"> as long as </w:t>
            </w:r>
            <w:r w:rsidRPr="00D4756A">
              <w:rPr>
                <w:rFonts w:ascii="Times New Roman" w:hAnsi="Times New Roman"/>
              </w:rPr>
              <w:fldChar w:fldCharType="begin"/>
            </w:r>
            <w:r w:rsidRPr="00D4756A">
              <w:rPr>
                <w:rFonts w:ascii="Times New Roman" w:hAnsi="Times New Roman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D4756A">
              <w:rPr>
                <w:rFonts w:ascii="Times New Roman" w:hAnsi="Times New Roman"/>
              </w:rPr>
              <w:instrText xml:space="preserve"> </w:instrText>
            </w:r>
            <w:r w:rsidRPr="00D4756A">
              <w:rPr>
                <w:rFonts w:ascii="Times New Roman" w:hAnsi="Times New Roman"/>
              </w:rPr>
              <w:fldChar w:fldCharType="end"/>
            </w:r>
            <w:r w:rsidRPr="00D4756A">
              <w:rPr>
                <w:rFonts w:ascii="Times New Roman" w:hAnsi="Times New Roman"/>
                <w:position w:val="-14"/>
                <w:szCs w:val="20"/>
              </w:rPr>
              <w:object w:dxaOrig="1800" w:dyaOrig="400" w14:anchorId="51285B1B">
                <v:shape id="_x0000_i1042" type="#_x0000_t75" style="width:90pt;height:19.8pt" o:ole="">
                  <v:imagedata r:id="rId52" o:title=""/>
                </v:shape>
                <o:OLEObject Type="Embed" ProgID="Equation.DSMT4" ShapeID="_x0000_i1042" DrawAspect="Content" ObjectID="_1618391674" r:id="rId54"/>
              </w:object>
            </w:r>
          </w:p>
        </w:tc>
      </w:tr>
    </w:tbl>
    <w:p w14:paraId="0AE3568F" w14:textId="2977895D" w:rsidR="003E2AA4" w:rsidRDefault="004E6FDF" w:rsidP="004B3B28">
      <w:pPr>
        <w:spacing w:before="240"/>
        <w:jc w:val="both"/>
        <w:rPr>
          <w:sz w:val="22"/>
        </w:rPr>
      </w:pPr>
      <w:r w:rsidRPr="004E6FDF">
        <w:rPr>
          <w:sz w:val="22"/>
        </w:rPr>
        <w:t xml:space="preserve">Since the exact number of </w:t>
      </w:r>
      <w:proofErr w:type="spellStart"/>
      <w:r w:rsidR="00286656">
        <w:rPr>
          <w:sz w:val="22"/>
        </w:rPr>
        <w:t>NZC</w:t>
      </w:r>
      <w:proofErr w:type="spellEnd"/>
      <w:r w:rsidRPr="004E6FDF">
        <w:rPr>
          <w:sz w:val="22"/>
        </w:rPr>
        <w:t xml:space="preserve"> for each layer can be determined based on the number of ones in the bitmap for </w:t>
      </w:r>
      <w:proofErr w:type="spellStart"/>
      <w:r w:rsidRPr="004E6FDF">
        <w:rPr>
          <w:sz w:val="22"/>
        </w:rPr>
        <w:t>NZC</w:t>
      </w:r>
      <w:proofErr w:type="spellEnd"/>
      <w:r w:rsidRPr="004E6FDF">
        <w:rPr>
          <w:sz w:val="22"/>
        </w:rPr>
        <w:t xml:space="preserve"> selection in UCI part 2</w:t>
      </w:r>
      <w:r>
        <w:rPr>
          <w:sz w:val="22"/>
        </w:rPr>
        <w:t xml:space="preserve"> </w:t>
      </w:r>
      <w:r w:rsidR="00EC16E7">
        <w:rPr>
          <w:sz w:val="22"/>
        </w:rPr>
        <w:t xml:space="preserve">it is possible to distribute </w:t>
      </w:r>
      <w:proofErr w:type="spellStart"/>
      <w:r w:rsidR="00EC16E7">
        <w:rPr>
          <w:sz w:val="22"/>
        </w:rPr>
        <w:t>NZC</w:t>
      </w:r>
      <w:proofErr w:type="spellEnd"/>
      <w:r w:rsidR="00EC16E7">
        <w:rPr>
          <w:sz w:val="22"/>
        </w:rPr>
        <w:t xml:space="preserve"> across different layers in such way to maximize the performance without any additional overhead. Hence, the benefits of additional constrain introduced by </w:t>
      </w:r>
      <w:proofErr w:type="spellStart"/>
      <w:r w:rsidR="00EC16E7">
        <w:rPr>
          <w:sz w:val="22"/>
        </w:rPr>
        <w:t>Alt1</w:t>
      </w:r>
      <w:proofErr w:type="spellEnd"/>
      <w:r w:rsidR="00EC16E7">
        <w:rPr>
          <w:sz w:val="22"/>
        </w:rPr>
        <w:t xml:space="preserve"> in the above agreement is not clear.</w:t>
      </w:r>
    </w:p>
    <w:p w14:paraId="1DF640F6" w14:textId="62C2FEFC" w:rsidR="00EC16E7" w:rsidRPr="00EC16E7" w:rsidRDefault="00EC16E7" w:rsidP="004B3B28">
      <w:pPr>
        <w:spacing w:before="240"/>
        <w:jc w:val="both"/>
        <w:rPr>
          <w:b/>
          <w:i/>
          <w:sz w:val="22"/>
        </w:rPr>
      </w:pPr>
      <w:r w:rsidRPr="00EC16E7">
        <w:rPr>
          <w:b/>
          <w:i/>
          <w:sz w:val="22"/>
        </w:rPr>
        <w:t xml:space="preserve">Proposal </w:t>
      </w:r>
      <w:r w:rsidR="008F7BA7">
        <w:rPr>
          <w:b/>
          <w:i/>
          <w:sz w:val="22"/>
        </w:rPr>
        <w:t>9</w:t>
      </w:r>
      <w:r w:rsidRPr="00EC16E7">
        <w:rPr>
          <w:b/>
          <w:i/>
          <w:sz w:val="22"/>
        </w:rPr>
        <w:t>:</w:t>
      </w:r>
    </w:p>
    <w:p w14:paraId="73880493" w14:textId="0A2785BA" w:rsidR="00EC16E7" w:rsidRPr="00EC16E7" w:rsidRDefault="008D2884" w:rsidP="00F51761">
      <w:pPr>
        <w:pStyle w:val="ListParagraph"/>
        <w:numPr>
          <w:ilvl w:val="0"/>
          <w:numId w:val="19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Number of non-zero coefficients for layer i</w:t>
      </w:r>
      <w:r w:rsidRPr="004B3B28">
        <w:rPr>
          <w:rFonts w:ascii="Times New Roman" w:hAnsi="Times New Roman"/>
          <w:i/>
        </w:rPr>
        <w:t>=0,1,…,(RI-1)</w:t>
      </w:r>
      <w:r>
        <w:rPr>
          <w:rFonts w:ascii="Times New Roman" w:hAnsi="Times New Roman"/>
          <w:i/>
        </w:rPr>
        <w:t xml:space="preserve"> </w:t>
      </w:r>
      <w:proofErr w:type="spellStart"/>
      <w:r w:rsidR="00EC16E7" w:rsidRPr="00EC16E7">
        <w:rPr>
          <w:rFonts w:ascii="Times New Roman" w:hAnsi="Times New Roman"/>
          <w:i/>
        </w:rPr>
        <w:t>K</w:t>
      </w:r>
      <w:r w:rsidR="00EC16E7" w:rsidRPr="00EC16E7">
        <w:rPr>
          <w:rFonts w:ascii="Times New Roman" w:hAnsi="Times New Roman"/>
          <w:i/>
          <w:vertAlign w:val="subscript"/>
        </w:rPr>
        <w:t>NZ,i</w:t>
      </w:r>
      <w:proofErr w:type="spellEnd"/>
      <w:r w:rsidR="00EC16E7" w:rsidRPr="00EC16E7">
        <w:rPr>
          <w:rFonts w:ascii="Times New Roman" w:hAnsi="Times New Roman"/>
          <w:i/>
        </w:rPr>
        <w:t xml:space="preserve"> is unrestricted as long as </w:t>
      </w:r>
      <w:r w:rsidR="00EC16E7" w:rsidRPr="00EC16E7">
        <w:rPr>
          <w:rFonts w:ascii="Times New Roman" w:hAnsi="Times New Roman"/>
          <w:i/>
          <w:position w:val="-14"/>
          <w:szCs w:val="20"/>
        </w:rPr>
        <w:object w:dxaOrig="1800" w:dyaOrig="400" w14:anchorId="377553A6">
          <v:shape id="_x0000_i1043" type="#_x0000_t75" style="width:90pt;height:19.8pt" o:ole="">
            <v:imagedata r:id="rId52" o:title=""/>
          </v:shape>
          <o:OLEObject Type="Embed" ProgID="Equation.DSMT4" ShapeID="_x0000_i1043" DrawAspect="Content" ObjectID="_1618391675" r:id="rId55"/>
        </w:object>
      </w:r>
      <w:r w:rsidR="00EC16E7" w:rsidRPr="00EC16E7">
        <w:rPr>
          <w:rFonts w:ascii="Times New Roman" w:hAnsi="Times New Roman"/>
          <w:i/>
          <w:szCs w:val="20"/>
        </w:rPr>
        <w:t>for rank 3-4</w:t>
      </w:r>
    </w:p>
    <w:p w14:paraId="1947CD62" w14:textId="3C212FB0" w:rsidR="00B5416C" w:rsidRPr="00624521" w:rsidRDefault="00B5416C" w:rsidP="00B5416C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32561D">
        <w:rPr>
          <w:sz w:val="28"/>
        </w:rPr>
        <w:t>5</w:t>
      </w:r>
      <w:r w:rsidRPr="00624521">
        <w:rPr>
          <w:sz w:val="28"/>
        </w:rPr>
        <w:t xml:space="preserve">. </w:t>
      </w:r>
      <w:r>
        <w:rPr>
          <w:sz w:val="28"/>
        </w:rPr>
        <w:t>UE capability signalling</w:t>
      </w:r>
    </w:p>
    <w:p w14:paraId="18CE4A23" w14:textId="614CC076" w:rsidR="00B5416C" w:rsidRPr="00D94742" w:rsidRDefault="006A24FF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sz w:val="22"/>
          <w:lang w:eastAsia="ko-KR"/>
        </w:rPr>
        <w:t>UE capability signalling for CSI measurements and reporting consider</w:t>
      </w:r>
      <w:r w:rsidR="00750318">
        <w:rPr>
          <w:sz w:val="22"/>
          <w:lang w:eastAsia="ko-KR"/>
        </w:rPr>
        <w:t>s</w:t>
      </w:r>
      <w:r w:rsidRPr="00D94742">
        <w:rPr>
          <w:sz w:val="22"/>
          <w:lang w:eastAsia="ko-KR"/>
        </w:rPr>
        <w:t xml:space="preserve"> many aspects such as implementation of processing algorithms (e.g. PMI search with a particular codebook type</w:t>
      </w:r>
      <w:r w:rsidR="00750318">
        <w:rPr>
          <w:sz w:val="22"/>
          <w:lang w:eastAsia="ko-KR"/>
        </w:rPr>
        <w:t xml:space="preserve"> and number of ports</w:t>
      </w:r>
      <w:r w:rsidRPr="00D94742">
        <w:rPr>
          <w:sz w:val="22"/>
          <w:lang w:eastAsia="ko-KR"/>
        </w:rPr>
        <w:t xml:space="preserve">), memory size to store CSI measurements, UE complexity </w:t>
      </w:r>
      <w:r w:rsidR="00750318">
        <w:rPr>
          <w:sz w:val="22"/>
          <w:lang w:eastAsia="ko-KR"/>
        </w:rPr>
        <w:t>for</w:t>
      </w:r>
      <w:r w:rsidRPr="00D94742">
        <w:rPr>
          <w:sz w:val="22"/>
          <w:lang w:eastAsia="ko-KR"/>
        </w:rPr>
        <w:t xml:space="preserve"> CSI processing considering multiple simultaneous calculations for different CSI reports,</w:t>
      </w:r>
      <w:r w:rsidR="00750318">
        <w:rPr>
          <w:sz w:val="22"/>
          <w:lang w:eastAsia="ko-KR"/>
        </w:rPr>
        <w:t xml:space="preserve"> processing time constraints, etc. Different </w:t>
      </w:r>
      <w:r w:rsidR="00834667" w:rsidRPr="00D94742">
        <w:rPr>
          <w:sz w:val="22"/>
          <w:lang w:eastAsia="ko-KR"/>
        </w:rPr>
        <w:t>UE capabilities for CSI are defined per component carrier (CC), per band, per frequency range (</w:t>
      </w:r>
      <w:proofErr w:type="spellStart"/>
      <w:r w:rsidR="00834667" w:rsidRPr="00D94742">
        <w:rPr>
          <w:sz w:val="22"/>
          <w:lang w:eastAsia="ko-KR"/>
        </w:rPr>
        <w:t>FR1</w:t>
      </w:r>
      <w:proofErr w:type="spellEnd"/>
      <w:r w:rsidR="00834667" w:rsidRPr="00D94742">
        <w:rPr>
          <w:sz w:val="22"/>
          <w:lang w:eastAsia="ko-KR"/>
        </w:rPr>
        <w:t xml:space="preserve"> or </w:t>
      </w:r>
      <w:proofErr w:type="spellStart"/>
      <w:r w:rsidR="00834667" w:rsidRPr="00D94742">
        <w:rPr>
          <w:sz w:val="22"/>
          <w:lang w:eastAsia="ko-KR"/>
        </w:rPr>
        <w:t>FR2</w:t>
      </w:r>
      <w:proofErr w:type="spellEnd"/>
      <w:r w:rsidR="00834667" w:rsidRPr="00D94742">
        <w:rPr>
          <w:sz w:val="22"/>
          <w:lang w:eastAsia="ko-KR"/>
        </w:rPr>
        <w:t xml:space="preserve">) or per UE. </w:t>
      </w:r>
    </w:p>
    <w:p w14:paraId="1EDA55AD" w14:textId="78532C2D" w:rsidR="00C732B9" w:rsidRPr="00D94742" w:rsidRDefault="00C732B9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sz w:val="22"/>
          <w:lang w:eastAsia="ko-KR"/>
        </w:rPr>
        <w:t xml:space="preserve">Support of CSI reporting with a given codebook type is indicated by UE capability </w:t>
      </w:r>
      <w:proofErr w:type="spellStart"/>
      <w:r w:rsidR="00CC0CA6" w:rsidRPr="00D94742">
        <w:rPr>
          <w:i/>
          <w:sz w:val="22"/>
          <w:lang w:eastAsia="ko-KR"/>
        </w:rPr>
        <w:t>codebookParameters</w:t>
      </w:r>
      <w:proofErr w:type="spellEnd"/>
      <w:r w:rsidR="00CC0CA6" w:rsidRPr="00D94742">
        <w:rPr>
          <w:sz w:val="22"/>
          <w:lang w:eastAsia="ko-KR"/>
        </w:rPr>
        <w:t xml:space="preserve"> </w:t>
      </w:r>
      <w:r w:rsidR="007C4BDD" w:rsidRPr="00D94742">
        <w:rPr>
          <w:sz w:val="22"/>
          <w:lang w:eastAsia="ko-KR"/>
        </w:rPr>
        <w:t xml:space="preserve">per band </w:t>
      </w:r>
      <w:r w:rsidR="00D4756A">
        <w:rPr>
          <w:sz w:val="22"/>
          <w:lang w:eastAsia="ko-KR"/>
        </w:rPr>
        <w:t>[</w:t>
      </w:r>
      <w:r w:rsidR="00E341E4">
        <w:rPr>
          <w:sz w:val="22"/>
          <w:lang w:eastAsia="ko-KR"/>
        </w:rPr>
        <w:t>7</w:t>
      </w:r>
      <w:r w:rsidR="00CC0CA6" w:rsidRPr="00D94742">
        <w:rPr>
          <w:sz w:val="22"/>
          <w:lang w:eastAsia="ko-KR"/>
        </w:rPr>
        <w:t xml:space="preserve">]. </w:t>
      </w:r>
      <w:r w:rsidR="005C2AF7" w:rsidRPr="00D94742">
        <w:rPr>
          <w:sz w:val="22"/>
          <w:lang w:eastAsia="ko-KR"/>
        </w:rPr>
        <w:t xml:space="preserve">Within </w:t>
      </w:r>
      <w:proofErr w:type="spellStart"/>
      <w:r w:rsidR="005C2AF7" w:rsidRPr="00D94742">
        <w:rPr>
          <w:i/>
          <w:sz w:val="22"/>
          <w:lang w:eastAsia="ko-KR"/>
        </w:rPr>
        <w:t>codebookParameters</w:t>
      </w:r>
      <w:proofErr w:type="spellEnd"/>
      <w:r w:rsidR="005C2AF7" w:rsidRPr="00D94742">
        <w:rPr>
          <w:i/>
          <w:sz w:val="22"/>
          <w:lang w:eastAsia="ko-KR"/>
        </w:rPr>
        <w:t xml:space="preserve"> </w:t>
      </w:r>
      <w:r w:rsidR="005C2AF7" w:rsidRPr="00D94742">
        <w:rPr>
          <w:sz w:val="22"/>
          <w:lang w:eastAsia="ko-KR"/>
        </w:rPr>
        <w:t xml:space="preserve">there are separate </w:t>
      </w:r>
      <w:r w:rsidR="00394977">
        <w:rPr>
          <w:sz w:val="22"/>
          <w:lang w:eastAsia="ko-KR"/>
        </w:rPr>
        <w:t>UE capabilities</w:t>
      </w:r>
      <w:r w:rsidR="005C2AF7" w:rsidRPr="00D94742">
        <w:rPr>
          <w:sz w:val="22"/>
          <w:lang w:eastAsia="ko-KR"/>
        </w:rPr>
        <w:t xml:space="preserve"> </w:t>
      </w:r>
      <w:r w:rsidR="00394977">
        <w:rPr>
          <w:sz w:val="22"/>
          <w:lang w:eastAsia="ko-KR"/>
        </w:rPr>
        <w:t>per</w:t>
      </w:r>
      <w:r w:rsidR="005C2AF7" w:rsidRPr="00D94742">
        <w:rPr>
          <w:sz w:val="22"/>
          <w:lang w:eastAsia="ko-KR"/>
        </w:rPr>
        <w:t xml:space="preserve"> codebook type. For each codebook type</w:t>
      </w:r>
      <w:r w:rsidR="006A7021" w:rsidRPr="00D94742">
        <w:rPr>
          <w:sz w:val="22"/>
          <w:lang w:eastAsia="ko-KR"/>
        </w:rPr>
        <w:t xml:space="preserve"> </w:t>
      </w:r>
      <w:r w:rsidR="00394977">
        <w:rPr>
          <w:sz w:val="22"/>
          <w:lang w:eastAsia="ko-KR"/>
        </w:rPr>
        <w:t>UE indicates the</w:t>
      </w:r>
      <w:r w:rsidR="005C2AF7" w:rsidRPr="00D94742">
        <w:rPr>
          <w:sz w:val="22"/>
          <w:lang w:eastAsia="ko-KR"/>
        </w:rPr>
        <w:t xml:space="preserve"> list of</w:t>
      </w:r>
      <w:r w:rsidR="006A7021" w:rsidRPr="00D94742">
        <w:rPr>
          <w:sz w:val="22"/>
          <w:lang w:eastAsia="ko-KR"/>
        </w:rPr>
        <w:t xml:space="preserve"> supported</w:t>
      </w:r>
      <w:r w:rsidR="005C2AF7" w:rsidRPr="00D94742">
        <w:rPr>
          <w:sz w:val="22"/>
          <w:lang w:eastAsia="ko-KR"/>
        </w:rPr>
        <w:t xml:space="preserve"> combinations of the maximum number of CSI-RS ports per CSI-RS resource, the maximum number of resources across all CCs within a band simultaneously, the total number of </w:t>
      </w:r>
      <w:proofErr w:type="spellStart"/>
      <w:r w:rsidR="005C2AF7" w:rsidRPr="00D94742">
        <w:rPr>
          <w:sz w:val="22"/>
          <w:lang w:eastAsia="ko-KR"/>
        </w:rPr>
        <w:t>Tx</w:t>
      </w:r>
      <w:proofErr w:type="spellEnd"/>
      <w:r w:rsidR="005C2AF7" w:rsidRPr="00D94742">
        <w:rPr>
          <w:sz w:val="22"/>
          <w:lang w:eastAsia="ko-KR"/>
        </w:rPr>
        <w:t xml:space="preserve"> ports across all CCs within a band simultaneously. </w:t>
      </w:r>
      <w:r w:rsidR="006A7021" w:rsidRPr="00D94742">
        <w:rPr>
          <w:sz w:val="22"/>
          <w:lang w:eastAsia="ko-KR"/>
        </w:rPr>
        <w:t>Such UE capability</w:t>
      </w:r>
      <w:r w:rsidR="00C61A58" w:rsidRPr="00D94742">
        <w:rPr>
          <w:sz w:val="22"/>
          <w:lang w:eastAsia="ko-KR"/>
        </w:rPr>
        <w:t xml:space="preserve"> signalling is</w:t>
      </w:r>
      <w:r w:rsidR="006A7021" w:rsidRPr="00D94742">
        <w:rPr>
          <w:sz w:val="22"/>
          <w:lang w:eastAsia="ko-KR"/>
        </w:rPr>
        <w:t xml:space="preserve"> needed in order to indicate the implemented PMI search algorithm and control the total complexity of CSI calculation considering multiple CSI reports calculated simultaneously. </w:t>
      </w:r>
    </w:p>
    <w:p w14:paraId="4690D44A" w14:textId="622292E1" w:rsidR="00255AF6" w:rsidRPr="000E3FB2" w:rsidRDefault="00C61A58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0E3FB2">
        <w:rPr>
          <w:sz w:val="22"/>
          <w:lang w:eastAsia="ko-KR"/>
        </w:rPr>
        <w:lastRenderedPageBreak/>
        <w:t>Since</w:t>
      </w:r>
      <w:r w:rsidR="00255AF6" w:rsidRPr="000E3FB2">
        <w:rPr>
          <w:sz w:val="22"/>
          <w:lang w:eastAsia="ko-KR"/>
        </w:rPr>
        <w:t xml:space="preserve"> the same processing unit can be reused for </w:t>
      </w:r>
      <w:r w:rsidR="00BD6D41" w:rsidRPr="000E3FB2">
        <w:rPr>
          <w:sz w:val="22"/>
          <w:lang w:eastAsia="ko-KR"/>
        </w:rPr>
        <w:t>PMI calculation</w:t>
      </w:r>
      <w:r w:rsidR="00255AF6" w:rsidRPr="000E3FB2">
        <w:rPr>
          <w:sz w:val="22"/>
          <w:lang w:eastAsia="ko-KR"/>
        </w:rPr>
        <w:t xml:space="preserve"> </w:t>
      </w:r>
      <w:r w:rsidR="00BD6D41" w:rsidRPr="000E3FB2">
        <w:rPr>
          <w:sz w:val="22"/>
          <w:lang w:eastAsia="ko-KR"/>
        </w:rPr>
        <w:t>with</w:t>
      </w:r>
      <w:r w:rsidR="00255AF6" w:rsidRPr="000E3FB2">
        <w:rPr>
          <w:sz w:val="22"/>
          <w:lang w:eastAsia="ko-KR"/>
        </w:rPr>
        <w:t xml:space="preserve"> different codebook types, se</w:t>
      </w:r>
      <w:r w:rsidR="00BD6D41" w:rsidRPr="000E3FB2">
        <w:rPr>
          <w:sz w:val="22"/>
          <w:lang w:eastAsia="ko-KR"/>
        </w:rPr>
        <w:t xml:space="preserve">parate UE capability signalling </w:t>
      </w:r>
      <w:r w:rsidR="00255AF6" w:rsidRPr="000E3FB2">
        <w:rPr>
          <w:sz w:val="22"/>
          <w:lang w:eastAsia="ko-KR"/>
        </w:rPr>
        <w:t xml:space="preserve">for each codebook type </w:t>
      </w:r>
      <w:r w:rsidR="000E3FB2" w:rsidRPr="000E3FB2">
        <w:rPr>
          <w:sz w:val="22"/>
          <w:lang w:eastAsia="ko-KR"/>
        </w:rPr>
        <w:t>is not optimal and lead to underestimate of actual UE processing capabilities</w:t>
      </w:r>
      <w:r w:rsidR="00255AF6" w:rsidRPr="000E3FB2">
        <w:rPr>
          <w:sz w:val="22"/>
          <w:lang w:eastAsia="ko-KR"/>
        </w:rPr>
        <w:t xml:space="preserve">. For example, let’s assume that UE </w:t>
      </w:r>
      <w:r w:rsidR="00BD6D41" w:rsidRPr="000E3FB2">
        <w:rPr>
          <w:sz w:val="22"/>
          <w:lang w:eastAsia="ko-KR"/>
        </w:rPr>
        <w:t>is capable to</w:t>
      </w:r>
      <w:r w:rsidR="00255AF6" w:rsidRPr="000E3FB2">
        <w:rPr>
          <w:sz w:val="22"/>
          <w:lang w:eastAsia="ko-KR"/>
        </w:rPr>
        <w:t xml:space="preserve"> simultaneously process up to </w:t>
      </w:r>
      <w:r w:rsidR="000E3FB2" w:rsidRPr="000E3FB2">
        <w:rPr>
          <w:i/>
          <w:sz w:val="22"/>
          <w:lang w:eastAsia="ko-KR"/>
        </w:rPr>
        <w:t>T</w:t>
      </w:r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 and Type II </w:t>
      </w:r>
      <w:r w:rsidR="009961B4" w:rsidRPr="000E3FB2">
        <w:rPr>
          <w:sz w:val="22"/>
          <w:lang w:eastAsia="ko-KR"/>
        </w:rPr>
        <w:t>codebook</w:t>
      </w:r>
      <w:r w:rsidR="00255AF6" w:rsidRPr="000E3FB2">
        <w:rPr>
          <w:sz w:val="22"/>
          <w:lang w:eastAsia="ko-KR"/>
        </w:rPr>
        <w:t xml:space="preserve"> in total. Since UE processing unit is shared for different codebook types and UE capabilities are defined separately per each codebook type, UE should distribute it’s capabilities among Type I and Type II, e.g. up to </w:t>
      </w:r>
      <w:proofErr w:type="spellStart"/>
      <w:r w:rsidR="000E3FB2" w:rsidRPr="000E3FB2">
        <w:rPr>
          <w:i/>
          <w:sz w:val="22"/>
          <w:lang w:eastAsia="ko-KR"/>
        </w:rPr>
        <w:t>T</w:t>
      </w:r>
      <w:r w:rsidR="000E3FB2" w:rsidRPr="000E3FB2">
        <w:rPr>
          <w:sz w:val="22"/>
          <w:vertAlign w:val="subscript"/>
          <w:lang w:eastAsia="ko-KR"/>
        </w:rPr>
        <w:t>1</w:t>
      </w:r>
      <w:proofErr w:type="spellEnd"/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 and up to </w:t>
      </w:r>
      <w:proofErr w:type="spellStart"/>
      <w:r w:rsidR="000E3FB2" w:rsidRPr="000E3FB2">
        <w:rPr>
          <w:i/>
          <w:sz w:val="22"/>
          <w:lang w:eastAsia="ko-KR"/>
        </w:rPr>
        <w:t>T</w:t>
      </w:r>
      <w:r w:rsidR="000E3FB2" w:rsidRPr="000E3FB2">
        <w:rPr>
          <w:sz w:val="22"/>
          <w:vertAlign w:val="subscript"/>
          <w:lang w:eastAsia="ko-KR"/>
        </w:rPr>
        <w:t>2</w:t>
      </w:r>
      <w:proofErr w:type="spellEnd"/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II. In that example UE is actually capable to do simultaneous processing for </w:t>
      </w:r>
      <w:r w:rsidR="000E3FB2" w:rsidRPr="000E3FB2">
        <w:rPr>
          <w:i/>
          <w:sz w:val="22"/>
          <w:lang w:eastAsia="ko-KR"/>
        </w:rPr>
        <w:t>T</w:t>
      </w:r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</w:t>
      </w:r>
      <w:r w:rsidR="000E3FB2" w:rsidRPr="000E3FB2">
        <w:rPr>
          <w:sz w:val="22"/>
          <w:lang w:eastAsia="ko-KR"/>
        </w:rPr>
        <w:t xml:space="preserve"> and Type II</w:t>
      </w:r>
      <w:r w:rsidR="00255AF6" w:rsidRPr="000E3FB2">
        <w:rPr>
          <w:sz w:val="22"/>
          <w:lang w:eastAsia="ko-KR"/>
        </w:rPr>
        <w:t xml:space="preserve"> codebook, however, </w:t>
      </w:r>
      <w:proofErr w:type="spellStart"/>
      <w:r w:rsidR="00255AF6" w:rsidRPr="000E3FB2">
        <w:rPr>
          <w:sz w:val="22"/>
          <w:lang w:eastAsia="ko-KR"/>
        </w:rPr>
        <w:t>gNB</w:t>
      </w:r>
      <w:proofErr w:type="spellEnd"/>
      <w:r w:rsidR="00255AF6" w:rsidRPr="000E3FB2">
        <w:rPr>
          <w:sz w:val="22"/>
          <w:lang w:eastAsia="ko-KR"/>
        </w:rPr>
        <w:t xml:space="preserve"> assumes that UE </w:t>
      </w:r>
      <w:r w:rsidR="009961B4" w:rsidRPr="000E3FB2">
        <w:rPr>
          <w:sz w:val="22"/>
          <w:lang w:eastAsia="ko-KR"/>
        </w:rPr>
        <w:t xml:space="preserve">is not capable </w:t>
      </w:r>
      <w:r w:rsidR="000E3FB2" w:rsidRPr="000E3FB2">
        <w:rPr>
          <w:sz w:val="22"/>
          <w:lang w:eastAsia="ko-KR"/>
        </w:rPr>
        <w:t>to do it</w:t>
      </w:r>
      <w:r w:rsidR="00255AF6" w:rsidRPr="000E3FB2">
        <w:rPr>
          <w:sz w:val="22"/>
          <w:lang w:eastAsia="ko-KR"/>
        </w:rPr>
        <w:t xml:space="preserve"> according</w:t>
      </w:r>
      <w:r w:rsidR="000E3FB2" w:rsidRPr="000E3FB2">
        <w:rPr>
          <w:sz w:val="22"/>
          <w:lang w:eastAsia="ko-KR"/>
        </w:rPr>
        <w:t xml:space="preserve"> to the UE capability signalling</w:t>
      </w:r>
      <w:r w:rsidR="00255AF6" w:rsidRPr="000E3FB2">
        <w:rPr>
          <w:sz w:val="22"/>
          <w:lang w:eastAsia="ko-KR"/>
        </w:rPr>
        <w:t>.</w:t>
      </w:r>
    </w:p>
    <w:p w14:paraId="2B2EFA5A" w14:textId="6F9E7765" w:rsidR="001C3804" w:rsidRPr="00D94742" w:rsidRDefault="00857DDB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0E3FB2">
        <w:rPr>
          <w:sz w:val="22"/>
          <w:lang w:val="en-US"/>
        </w:rPr>
        <w:t>Considering that the complexity of</w:t>
      </w:r>
      <w:r w:rsidR="002566CC" w:rsidRPr="000E3FB2">
        <w:rPr>
          <w:sz w:val="22"/>
          <w:lang w:val="en-US"/>
        </w:rPr>
        <w:t xml:space="preserve"> CSI calculation for</w:t>
      </w:r>
      <w:r w:rsidRPr="000E3FB2">
        <w:rPr>
          <w:sz w:val="22"/>
          <w:lang w:val="en-US"/>
        </w:rPr>
        <w:t xml:space="preserve"> Type II with DFT-based compression is higher comparing to Rel.</w:t>
      </w:r>
      <w:r w:rsidR="00D51051" w:rsidRPr="000E3FB2">
        <w:rPr>
          <w:sz w:val="22"/>
          <w:lang w:val="en-US"/>
        </w:rPr>
        <w:t> </w:t>
      </w:r>
      <w:r w:rsidRPr="000E3FB2">
        <w:rPr>
          <w:sz w:val="22"/>
          <w:lang w:val="en-US"/>
        </w:rPr>
        <w:t>15 Type I and Type II codebooks</w:t>
      </w:r>
      <w:r w:rsidR="00D51051" w:rsidRPr="000E3FB2">
        <w:rPr>
          <w:sz w:val="22"/>
          <w:lang w:val="en-US"/>
        </w:rPr>
        <w:t>,</w:t>
      </w:r>
      <w:r w:rsidRPr="000E3FB2">
        <w:rPr>
          <w:sz w:val="22"/>
          <w:lang w:val="en-US"/>
        </w:rPr>
        <w:t xml:space="preserve"> efficiency of utilization of UE computational resources</w:t>
      </w:r>
      <w:r w:rsidR="00D51051" w:rsidRPr="000E3FB2">
        <w:rPr>
          <w:sz w:val="22"/>
          <w:lang w:val="en-US"/>
        </w:rPr>
        <w:t xml:space="preserve"> becomes more important</w:t>
      </w:r>
      <w:r w:rsidRPr="000E3FB2">
        <w:rPr>
          <w:sz w:val="22"/>
          <w:lang w:val="en-US"/>
        </w:rPr>
        <w:t xml:space="preserve">. </w:t>
      </w:r>
      <w:r w:rsidR="00D51051" w:rsidRPr="000E3FB2">
        <w:rPr>
          <w:sz w:val="22"/>
          <w:lang w:val="en-US"/>
        </w:rPr>
        <w:t xml:space="preserve">Hence, optimization of UE capability signaling </w:t>
      </w:r>
      <w:r w:rsidR="000E3FB2" w:rsidRPr="000E3FB2">
        <w:rPr>
          <w:sz w:val="22"/>
          <w:lang w:val="en-US"/>
        </w:rPr>
        <w:t>is</w:t>
      </w:r>
      <w:r w:rsidR="00F71735" w:rsidRPr="000E3FB2">
        <w:rPr>
          <w:sz w:val="22"/>
          <w:lang w:val="en-US"/>
        </w:rPr>
        <w:t xml:space="preserve"> needed for Rel. 16</w:t>
      </w:r>
      <w:r w:rsidR="00D51051" w:rsidRPr="000E3FB2">
        <w:rPr>
          <w:sz w:val="22"/>
          <w:lang w:val="en-US"/>
        </w:rPr>
        <w:t>.</w:t>
      </w:r>
    </w:p>
    <w:p w14:paraId="74C8F8B8" w14:textId="65CF3E31" w:rsidR="002566CC" w:rsidRPr="00D94742" w:rsidRDefault="002566CC" w:rsidP="002566C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b/>
          <w:i/>
          <w:sz w:val="22"/>
          <w:lang w:eastAsia="ko-KR"/>
        </w:rPr>
        <w:t xml:space="preserve">Observation </w:t>
      </w:r>
      <w:r w:rsidR="00921DEB">
        <w:rPr>
          <w:b/>
          <w:i/>
          <w:sz w:val="22"/>
          <w:lang w:eastAsia="ko-KR"/>
        </w:rPr>
        <w:t>4</w:t>
      </w:r>
      <w:r w:rsidRPr="00D94742">
        <w:rPr>
          <w:sz w:val="22"/>
          <w:lang w:eastAsia="ko-KR"/>
        </w:rPr>
        <w:t>:</w:t>
      </w:r>
    </w:p>
    <w:p w14:paraId="0C2EA6FD" w14:textId="04CE75C9" w:rsidR="002566CC" w:rsidRDefault="002566CC" w:rsidP="00F51761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D94742">
        <w:rPr>
          <w:rFonts w:ascii="Times New Roman" w:hAnsi="Times New Roman"/>
          <w:i/>
          <w:lang w:eastAsia="ko-KR"/>
        </w:rPr>
        <w:t>UE capability signaling does not optimally refle</w:t>
      </w:r>
      <w:r w:rsidR="00816747" w:rsidRPr="00D94742">
        <w:rPr>
          <w:rFonts w:ascii="Times New Roman" w:hAnsi="Times New Roman"/>
          <w:i/>
          <w:lang w:eastAsia="ko-KR"/>
        </w:rPr>
        <w:t>ct</w:t>
      </w:r>
      <w:r w:rsidRPr="00D94742">
        <w:rPr>
          <w:rFonts w:ascii="Times New Roman" w:hAnsi="Times New Roman"/>
          <w:i/>
          <w:lang w:eastAsia="ko-KR"/>
        </w:rPr>
        <w:t xml:space="preserve"> the actual UE CSI processing capabilities for the case where multiple codebook types are supported by the UE</w:t>
      </w:r>
    </w:p>
    <w:p w14:paraId="6DB0C0A8" w14:textId="0292763E" w:rsidR="00100C99" w:rsidRPr="00921DEB" w:rsidRDefault="00100C99" w:rsidP="00100C99">
      <w:pPr>
        <w:tabs>
          <w:tab w:val="left" w:pos="4536"/>
          <w:tab w:val="left" w:pos="9781"/>
        </w:tabs>
        <w:spacing w:after="240"/>
        <w:jc w:val="both"/>
        <w:rPr>
          <w:b/>
          <w:i/>
          <w:lang w:eastAsia="ko-KR"/>
        </w:rPr>
      </w:pPr>
      <w:r w:rsidRPr="00921DEB">
        <w:rPr>
          <w:b/>
          <w:i/>
          <w:lang w:eastAsia="ko-KR"/>
        </w:rPr>
        <w:t xml:space="preserve">Proposal </w:t>
      </w:r>
      <w:r w:rsidR="00921DEB" w:rsidRPr="00921DEB">
        <w:rPr>
          <w:b/>
          <w:i/>
          <w:lang w:eastAsia="ko-KR"/>
        </w:rPr>
        <w:t>10</w:t>
      </w:r>
      <w:r w:rsidR="00921DEB">
        <w:rPr>
          <w:b/>
          <w:i/>
          <w:lang w:eastAsia="ko-KR"/>
        </w:rPr>
        <w:t>:</w:t>
      </w:r>
    </w:p>
    <w:p w14:paraId="6DCEBB39" w14:textId="5C83918E" w:rsidR="00100C99" w:rsidRPr="00100C99" w:rsidRDefault="00100C99" w:rsidP="00100C9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D94742">
        <w:rPr>
          <w:rFonts w:ascii="Times New Roman" w:hAnsi="Times New Roman"/>
          <w:i/>
        </w:rPr>
        <w:t xml:space="preserve">Consider optimization of UE capability signaling for the case where multiple codebook types </w:t>
      </w:r>
      <w:r w:rsidRPr="00D94742">
        <w:rPr>
          <w:rFonts w:ascii="Times New Roman" w:hAnsi="Times New Roman"/>
          <w:i/>
          <w:lang w:eastAsia="ko-KR"/>
        </w:rPr>
        <w:t>are supported by the UE taking into account that the complexity of CSI calculation for Type II with DFT-based compression is higher comparing to Rel.</w:t>
      </w:r>
      <w:r>
        <w:rPr>
          <w:rFonts w:ascii="Times New Roman" w:hAnsi="Times New Roman"/>
          <w:i/>
          <w:lang w:eastAsia="ko-KR"/>
        </w:rPr>
        <w:t xml:space="preserve"> 15 Type I and Type II codebook</w:t>
      </w:r>
    </w:p>
    <w:p w14:paraId="433E0561" w14:textId="58AB14BD" w:rsidR="00337DEA" w:rsidRPr="00337DEA" w:rsidRDefault="00337DEA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337DEA">
        <w:rPr>
          <w:sz w:val="22"/>
          <w:lang w:val="en-US"/>
        </w:rPr>
        <w:t xml:space="preserve">One simple </w:t>
      </w:r>
      <w:r>
        <w:rPr>
          <w:sz w:val="22"/>
          <w:lang w:val="en-US"/>
        </w:rPr>
        <w:t xml:space="preserve">solution which can solve the above problem is introduction of additional UE capability signaling parameter </w:t>
      </w:r>
      <w:r w:rsidR="00811AB4">
        <w:rPr>
          <w:sz w:val="22"/>
          <w:lang w:val="en-US"/>
        </w:rPr>
        <w:t xml:space="preserve">which indicates the list of supported combinations of </w:t>
      </w:r>
      <w:r w:rsidR="00811AB4" w:rsidRPr="00D94742">
        <w:rPr>
          <w:sz w:val="22"/>
          <w:lang w:eastAsia="ko-KR"/>
        </w:rPr>
        <w:t xml:space="preserve">the maximum number of CSI-RS ports, the maximum number of resources, the total number of </w:t>
      </w:r>
      <w:proofErr w:type="spellStart"/>
      <w:proofErr w:type="gramStart"/>
      <w:r w:rsidR="00811AB4" w:rsidRPr="00D94742">
        <w:rPr>
          <w:sz w:val="22"/>
          <w:lang w:eastAsia="ko-KR"/>
        </w:rPr>
        <w:t>Tx</w:t>
      </w:r>
      <w:proofErr w:type="spellEnd"/>
      <w:proofErr w:type="gramEnd"/>
      <w:r w:rsidR="00811AB4" w:rsidRPr="00D94742">
        <w:rPr>
          <w:sz w:val="22"/>
          <w:lang w:eastAsia="ko-KR"/>
        </w:rPr>
        <w:t xml:space="preserve"> ports across all CCs within a band simultaneously</w:t>
      </w:r>
      <w:r w:rsidR="00811AB4">
        <w:rPr>
          <w:sz w:val="22"/>
          <w:lang w:eastAsia="ko-KR"/>
        </w:rPr>
        <w:t xml:space="preserve"> across all the supported codebook type.</w:t>
      </w:r>
    </w:p>
    <w:p w14:paraId="2A53C6DB" w14:textId="5EBC8DA2" w:rsidR="00D51051" w:rsidRPr="000346A9" w:rsidRDefault="00D51051" w:rsidP="00B5416C">
      <w:pPr>
        <w:tabs>
          <w:tab w:val="left" w:pos="4536"/>
          <w:tab w:val="left" w:pos="9781"/>
        </w:tabs>
        <w:jc w:val="both"/>
        <w:rPr>
          <w:i/>
          <w:sz w:val="22"/>
          <w:lang w:val="en-US"/>
        </w:rPr>
      </w:pPr>
      <w:r w:rsidRPr="000346A9">
        <w:rPr>
          <w:b/>
          <w:i/>
          <w:sz w:val="22"/>
          <w:lang w:val="en-US"/>
        </w:rPr>
        <w:t xml:space="preserve">Proposal </w:t>
      </w:r>
      <w:r w:rsidR="00921DEB" w:rsidRPr="000346A9">
        <w:rPr>
          <w:b/>
          <w:i/>
          <w:sz w:val="22"/>
          <w:lang w:val="en-US"/>
        </w:rPr>
        <w:t>11</w:t>
      </w:r>
      <w:r w:rsidRPr="000346A9">
        <w:rPr>
          <w:i/>
          <w:sz w:val="22"/>
          <w:lang w:val="en-US"/>
        </w:rPr>
        <w:t xml:space="preserve">: </w:t>
      </w:r>
    </w:p>
    <w:p w14:paraId="1BD95B73" w14:textId="0CD338DE" w:rsidR="00A610E6" w:rsidRPr="00A610E6" w:rsidRDefault="00A610E6" w:rsidP="00A610E6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eastAsia="ko-KR"/>
        </w:rPr>
        <w:t xml:space="preserve">Support </w:t>
      </w:r>
      <w:r w:rsidRPr="00A610E6">
        <w:rPr>
          <w:rFonts w:ascii="Times New Roman" w:hAnsi="Times New Roman"/>
          <w:i/>
          <w:lang w:eastAsia="ko-KR"/>
        </w:rPr>
        <w:t xml:space="preserve">UE capability signaling parameter which indicates the list of supported combinations of the maximum number of CSI-RS ports, the maximum number of resources, the total number of </w:t>
      </w:r>
      <w:proofErr w:type="spellStart"/>
      <w:r w:rsidRPr="00A610E6">
        <w:rPr>
          <w:rFonts w:ascii="Times New Roman" w:hAnsi="Times New Roman"/>
          <w:i/>
          <w:lang w:eastAsia="ko-KR"/>
        </w:rPr>
        <w:t>Tx</w:t>
      </w:r>
      <w:proofErr w:type="spellEnd"/>
      <w:r w:rsidRPr="00A610E6">
        <w:rPr>
          <w:rFonts w:ascii="Times New Roman" w:hAnsi="Times New Roman"/>
          <w:i/>
          <w:lang w:eastAsia="ko-KR"/>
        </w:rPr>
        <w:t xml:space="preserve"> ports across all CCs within a band simultaneously across all the supported codebook type</w:t>
      </w:r>
      <w:bookmarkStart w:id="1" w:name="_GoBack"/>
      <w:bookmarkEnd w:id="1"/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21BD7713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 enhancements to CSI for MU-MIMO are discussed including overhead reduction for Type II CSI and the support of higher ranks for Type II CSI.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1E9AB4F3" w14:textId="77777777" w:rsidR="000346A9" w:rsidRPr="00E73989" w:rsidRDefault="000346A9" w:rsidP="000346A9">
      <w:pPr>
        <w:spacing w:before="240"/>
        <w:rPr>
          <w:b/>
          <w:i/>
          <w:iCs/>
          <w:sz w:val="22"/>
          <w:lang w:val="en-US"/>
        </w:rPr>
      </w:pPr>
      <w:r w:rsidRPr="00E73989">
        <w:rPr>
          <w:b/>
          <w:i/>
          <w:iCs/>
          <w:sz w:val="22"/>
          <w:lang w:val="en-US"/>
        </w:rPr>
        <w:t>Proposal 1</w:t>
      </w:r>
    </w:p>
    <w:p w14:paraId="301C832E" w14:textId="77777777" w:rsidR="000346A9" w:rsidRPr="00B577A9" w:rsidRDefault="000346A9" w:rsidP="000346A9">
      <w:pPr>
        <w:pStyle w:val="ListParagraph"/>
        <w:numPr>
          <w:ilvl w:val="0"/>
          <w:numId w:val="21"/>
        </w:numPr>
        <w:rPr>
          <w:rFonts w:ascii="Times New Roman" w:hAnsi="Times New Roman"/>
          <w:iCs/>
        </w:rPr>
      </w:pPr>
      <w:r w:rsidRPr="00E73989">
        <w:rPr>
          <w:rFonts w:ascii="Times New Roman" w:hAnsi="Times New Roman"/>
          <w:iCs/>
        </w:rPr>
        <w:t xml:space="preserve">If DFT size </w:t>
      </w:r>
      <w:proofErr w:type="spellStart"/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Pr="00E73989">
        <w:rPr>
          <w:rFonts w:ascii="Times New Roman" w:hAnsi="Times New Roman"/>
          <w:iCs/>
        </w:rPr>
        <w:t xml:space="preserve"> is not equal to the number of FD compression units </w:t>
      </w:r>
      <w:proofErr w:type="spellStart"/>
      <w:r w:rsidRPr="00E73989">
        <w:rPr>
          <w:rFonts w:ascii="Times New Roman" w:hAnsi="Times New Roman"/>
          <w:i/>
          <w:iCs/>
        </w:rPr>
        <w:t>R</w:t>
      </w:r>
      <w:r w:rsidRPr="00E73989">
        <w:rPr>
          <w:rFonts w:ascii="Times New Roman" w:hAnsi="Times New Roman"/>
          <w:iCs/>
        </w:rPr>
        <w:t>∙</w:t>
      </w:r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/>
          <w:iCs/>
          <w:vertAlign w:val="subscript"/>
        </w:rPr>
        <w:t>sb</w:t>
      </w:r>
      <w:proofErr w:type="spellEnd"/>
      <w:r w:rsidRPr="00E73989">
        <w:rPr>
          <w:rFonts w:ascii="Times New Roman" w:hAnsi="Times New Roman"/>
          <w:iCs/>
        </w:rPr>
        <w:t xml:space="preserve"> the following padding scheme</w:t>
      </w:r>
      <w:r>
        <w:rPr>
          <w:rFonts w:ascii="Times New Roman" w:hAnsi="Times New Roman"/>
          <w:iCs/>
        </w:rPr>
        <w:t xml:space="preserve"> </w:t>
      </w:r>
      <w:r w:rsidRPr="00E73989">
        <w:rPr>
          <w:rFonts w:ascii="Times New Roman" w:hAnsi="Times New Roman"/>
          <w:iCs/>
        </w:rPr>
        <w:t>is considered</w:t>
      </w:r>
      <w:r w:rsidRPr="00B15997">
        <w:rPr>
          <w:rFonts w:ascii="Times New Roman" w:hAnsi="Times New Roman"/>
          <w:iCs/>
        </w:rPr>
        <w:t xml:space="preserve"> </w:t>
      </w:r>
      <w:r w:rsidRPr="00E73989">
        <w:rPr>
          <w:rFonts w:ascii="Times New Roman" w:hAnsi="Times New Roman"/>
          <w:iCs/>
        </w:rPr>
        <w:t xml:space="preserve">for </w:t>
      </w:r>
      <w:r>
        <w:rPr>
          <w:rFonts w:ascii="Times New Roman" w:hAnsi="Times New Roman"/>
          <w:iCs/>
        </w:rPr>
        <w:t>a</w:t>
      </w:r>
      <w:r w:rsidRPr="00E73989">
        <w:rPr>
          <w:rFonts w:ascii="Times New Roman" w:hAnsi="Times New Roman"/>
          <w:iCs/>
        </w:rPr>
        <w:t xml:space="preserve"> set of FD coefficients </w:t>
      </w:r>
      <w:proofErr w:type="spellStart"/>
      <w:r w:rsidRPr="00E73989">
        <w:rPr>
          <w:rFonts w:ascii="Times New Roman" w:hAnsi="Times New Roman"/>
          <w:i/>
          <w:iCs/>
        </w:rPr>
        <w:t>c</w:t>
      </w:r>
      <w:r w:rsidRPr="00E73989">
        <w:rPr>
          <w:rFonts w:ascii="Times New Roman" w:hAnsi="Times New Roman"/>
          <w:i/>
          <w:iCs/>
          <w:vertAlign w:val="subscript"/>
        </w:rPr>
        <w:t>n</w:t>
      </w:r>
      <w:proofErr w:type="spellEnd"/>
      <w:r w:rsidRPr="00E73989">
        <w:rPr>
          <w:rFonts w:ascii="Times New Roman" w:hAnsi="Times New Roman"/>
          <w:iCs/>
        </w:rPr>
        <w:t xml:space="preserve">, </w:t>
      </w:r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Cs/>
        </w:rPr>
        <w:t xml:space="preserve"> = 0,1,…,</w:t>
      </w:r>
      <w:proofErr w:type="spellStart"/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 w:rsidRPr="00DA5667">
        <w:rPr>
          <w:rFonts w:ascii="Times New Roman" w:hAnsi="Times New Roman"/>
          <w:iCs/>
        </w:rPr>
        <w:t>1</w:t>
      </w:r>
      <w:r>
        <w:rPr>
          <w:rFonts w:ascii="Times New Roman" w:hAnsi="Times New Roman"/>
          <w:iCs/>
        </w:rPr>
        <w:t xml:space="preserve">, with </w:t>
      </w:r>
      <w:r w:rsidRPr="00A13F33">
        <w:rPr>
          <w:rFonts w:ascii="Times New Roman" w:hAnsi="Times New Roman"/>
          <w:i/>
          <w:iCs/>
        </w:rPr>
        <w:t>N</w:t>
      </w:r>
      <w:r w:rsidRPr="00A13F33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</w:t>
      </w:r>
      <w:proofErr w:type="spellStart"/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Cs/>
          <w:vertAlign w:val="subscript"/>
        </w:rPr>
        <w:t>3</w:t>
      </w:r>
      <w:proofErr w:type="spellEnd"/>
      <w:r w:rsidRPr="00A13F33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- </w:t>
      </w:r>
      <w:proofErr w:type="spellStart"/>
      <w:r w:rsidRPr="00E73989">
        <w:rPr>
          <w:rFonts w:ascii="Times New Roman" w:hAnsi="Times New Roman"/>
          <w:i/>
          <w:iCs/>
        </w:rPr>
        <w:t>R</w:t>
      </w:r>
      <w:r w:rsidRPr="00E73989">
        <w:rPr>
          <w:rFonts w:ascii="Times New Roman" w:hAnsi="Times New Roman"/>
          <w:iCs/>
        </w:rPr>
        <w:t>∙</w:t>
      </w:r>
      <w:r w:rsidRPr="00E73989">
        <w:rPr>
          <w:rFonts w:ascii="Times New Roman" w:hAnsi="Times New Roman"/>
          <w:i/>
          <w:iCs/>
        </w:rPr>
        <w:t>N</w:t>
      </w:r>
      <w:r w:rsidRPr="00E73989">
        <w:rPr>
          <w:rFonts w:ascii="Times New Roman" w:hAnsi="Times New Roman"/>
          <w:i/>
          <w:iCs/>
          <w:vertAlign w:val="subscript"/>
        </w:rPr>
        <w:t>sb</w:t>
      </w:r>
      <w:proofErr w:type="spellEnd"/>
      <w:r>
        <w:rPr>
          <w:rFonts w:ascii="Times New Roman" w:hAnsi="Times New Roman"/>
          <w:i/>
          <w:iCs/>
        </w:rPr>
        <w:t xml:space="preserve"> </w:t>
      </w:r>
      <w:r w:rsidRPr="00A13F33">
        <w:rPr>
          <w:rFonts w:ascii="Times New Roman" w:hAnsi="Times New Roman"/>
          <w:iCs/>
        </w:rPr>
        <w:t>a</w:t>
      </w:r>
      <w:r>
        <w:rPr>
          <w:rFonts w:ascii="Times New Roman" w:hAnsi="Times New Roman"/>
          <w:iCs/>
        </w:rPr>
        <w:t>dditional FD coefficients</w:t>
      </w:r>
    </w:p>
    <w:p w14:paraId="50E13854" w14:textId="77777777" w:rsidR="000346A9" w:rsidRPr="00DA5667" w:rsidRDefault="000346A9" w:rsidP="000346A9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Pr="00B15997">
        <w:rPr>
          <w:rFonts w:ascii="Times New Roman" w:hAnsi="Times New Roman"/>
          <w:i/>
          <w:iCs/>
        </w:rPr>
        <w:t>N</w:t>
      </w:r>
      <w:r w:rsidRPr="00B15997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1, additional FD coefficient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 w:rsidRPr="00DA5667">
        <w:rPr>
          <w:rFonts w:ascii="Times New Roman" w:hAnsi="Times New Roman"/>
          <w:iCs/>
          <w:vertAlign w:val="subscript"/>
        </w:rPr>
        <w:t>-1</w:t>
      </w:r>
      <w:r>
        <w:rPr>
          <w:rFonts w:ascii="Times New Roman" w:hAnsi="Times New Roman"/>
          <w:iCs/>
        </w:rPr>
        <w:t xml:space="preserve">,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Cs/>
        </w:rPr>
        <w:t xml:space="preserve">1, </w:t>
      </w:r>
    </w:p>
    <w:p w14:paraId="6B3AC654" w14:textId="77777777" w:rsidR="000346A9" w:rsidRPr="00DA5667" w:rsidRDefault="000346A9" w:rsidP="000346A9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Pr="00B15997">
        <w:rPr>
          <w:rFonts w:ascii="Times New Roman" w:hAnsi="Times New Roman"/>
          <w:i/>
          <w:iCs/>
        </w:rPr>
        <w:t>N</w:t>
      </w:r>
      <w:r w:rsidRPr="00B15997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2, additional FD coefficients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 w:rsidRPr="00DA5667">
        <w:rPr>
          <w:rFonts w:ascii="Times New Roman" w:hAnsi="Times New Roman"/>
          <w:iCs/>
          <w:vertAlign w:val="subscript"/>
        </w:rPr>
        <w:t>-1</w:t>
      </w:r>
      <w:r>
        <w:rPr>
          <w:rFonts w:ascii="Times New Roman" w:hAnsi="Times New Roman"/>
          <w:iCs/>
        </w:rPr>
        <w:t xml:space="preserve">,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 w:rsidRPr="007C47B5">
        <w:rPr>
          <w:rFonts w:ascii="Times New Roman" w:hAnsi="Times New Roman"/>
          <w:i/>
          <w:iCs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Cs/>
        </w:rPr>
        <w:t xml:space="preserve">1,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2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2</w:t>
      </w:r>
      <w:r>
        <w:rPr>
          <w:rFonts w:ascii="Times New Roman" w:hAnsi="Times New Roman"/>
          <w:iCs/>
          <w:vertAlign w:val="subscript"/>
        </w:rPr>
        <w:t>+</w:t>
      </w:r>
      <w:r w:rsidRPr="00DA5667">
        <w:rPr>
          <w:rFonts w:ascii="Times New Roman" w:hAnsi="Times New Roman"/>
          <w:iCs/>
          <w:vertAlign w:val="subscript"/>
        </w:rPr>
        <w:t>1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 w:rsidRPr="007C47B5">
        <w:rPr>
          <w:rFonts w:ascii="Times New Roman" w:hAnsi="Times New Roman"/>
          <w:i/>
          <w:iCs/>
        </w:rPr>
        <w:t>k2</w:t>
      </w:r>
      <w:proofErr w:type="spellEnd"/>
      <w:r>
        <w:rPr>
          <w:rFonts w:ascii="Times New Roman" w:hAnsi="Times New Roman"/>
          <w:iCs/>
        </w:rPr>
        <w:t xml:space="preserve"> = 0</w:t>
      </w:r>
    </w:p>
    <w:p w14:paraId="48D78039" w14:textId="77777777" w:rsidR="000346A9" w:rsidRPr="00F22E90" w:rsidRDefault="000346A9" w:rsidP="000346A9">
      <w:pPr>
        <w:pStyle w:val="ListParagraph"/>
        <w:numPr>
          <w:ilvl w:val="1"/>
          <w:numId w:val="21"/>
        </w:num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For </w:t>
      </w:r>
      <w:r w:rsidRPr="00B15997">
        <w:rPr>
          <w:rFonts w:ascii="Times New Roman" w:hAnsi="Times New Roman"/>
          <w:i/>
          <w:iCs/>
        </w:rPr>
        <w:t>N</w:t>
      </w:r>
      <w:r w:rsidRPr="00B15997">
        <w:rPr>
          <w:rFonts w:ascii="Times New Roman" w:hAnsi="Times New Roman"/>
          <w:i/>
          <w:iCs/>
          <w:vertAlign w:val="subscript"/>
        </w:rPr>
        <w:t>p</w:t>
      </w:r>
      <w:r>
        <w:rPr>
          <w:rFonts w:ascii="Times New Roman" w:hAnsi="Times New Roman"/>
          <w:iCs/>
        </w:rPr>
        <w:t xml:space="preserve"> = 3, additional FD coefficients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1</w:t>
      </w:r>
      <w:proofErr w:type="spellEnd"/>
      <w:r w:rsidRPr="00DA5667">
        <w:rPr>
          <w:rFonts w:ascii="Times New Roman" w:hAnsi="Times New Roman"/>
          <w:iCs/>
          <w:vertAlign w:val="subscript"/>
        </w:rPr>
        <w:t>-</w:t>
      </w:r>
      <w:r>
        <w:rPr>
          <w:rFonts w:ascii="Times New Roman" w:hAnsi="Times New Roman"/>
          <w:iCs/>
          <w:vertAlign w:val="subscript"/>
        </w:rPr>
        <w:t>1</w:t>
      </w:r>
      <w:r>
        <w:rPr>
          <w:rFonts w:ascii="Times New Roman" w:hAnsi="Times New Roman"/>
          <w:iCs/>
        </w:rPr>
        <w:t xml:space="preserve">,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1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Cs/>
        </w:rPr>
        <w:t xml:space="preserve">2,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2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2</w:t>
      </w:r>
      <w:r>
        <w:rPr>
          <w:rFonts w:ascii="Times New Roman" w:hAnsi="Times New Roman"/>
          <w:iCs/>
          <w:vertAlign w:val="subscript"/>
        </w:rPr>
        <w:t>+</w:t>
      </w:r>
      <w:r w:rsidRPr="00DA5667">
        <w:rPr>
          <w:rFonts w:ascii="Times New Roman" w:hAnsi="Times New Roman"/>
          <w:iCs/>
          <w:vertAlign w:val="subscript"/>
        </w:rPr>
        <w:t>1</w:t>
      </w:r>
      <w:proofErr w:type="spellEnd"/>
      <w:r w:rsidRPr="00AC3081">
        <w:rPr>
          <w:rFonts w:ascii="Times New Roman" w:hAnsi="Times New Roman"/>
          <w:iCs/>
        </w:rPr>
        <w:t>,</w:t>
      </w:r>
      <w:r>
        <w:rPr>
          <w:rFonts w:ascii="Times New Roman" w:hAnsi="Times New Roman"/>
          <w:iCs/>
        </w:rPr>
        <w:t xml:space="preserve"> </w:t>
      </w:r>
      <w:proofErr w:type="spellStart"/>
      <w:r w:rsidRPr="007C47B5">
        <w:rPr>
          <w:rFonts w:ascii="Times New Roman" w:hAnsi="Times New Roman"/>
          <w:i/>
          <w:iCs/>
        </w:rPr>
        <w:t>k2</w:t>
      </w:r>
      <w:proofErr w:type="spellEnd"/>
      <w:r>
        <w:rPr>
          <w:rFonts w:ascii="Times New Roman" w:hAnsi="Times New Roman"/>
          <w:iCs/>
        </w:rPr>
        <w:t xml:space="preserve"> = 0, </w:t>
      </w:r>
      <w:r w:rsidRPr="00AC3081">
        <w:rPr>
          <w:rFonts w:ascii="Times New Roman" w:hAnsi="Times New Roman"/>
          <w:iCs/>
        </w:rPr>
        <w:t xml:space="preserve">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3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c</w:t>
      </w:r>
      <w:r w:rsidRPr="00DA5667">
        <w:rPr>
          <w:rFonts w:ascii="Times New Roman" w:hAnsi="Times New Roman"/>
          <w:i/>
          <w:iCs/>
          <w:vertAlign w:val="subscript"/>
        </w:rPr>
        <w:t>k</w:t>
      </w:r>
      <w:r>
        <w:rPr>
          <w:rFonts w:ascii="Times New Roman" w:hAnsi="Times New Roman"/>
          <w:i/>
          <w:iCs/>
          <w:vertAlign w:val="subscript"/>
        </w:rPr>
        <w:t>3</w:t>
      </w:r>
      <w:proofErr w:type="spellEnd"/>
      <w:r>
        <w:rPr>
          <w:rFonts w:ascii="Times New Roman" w:hAnsi="Times New Roman"/>
          <w:iCs/>
          <w:vertAlign w:val="subscript"/>
        </w:rPr>
        <w:t>-2</w:t>
      </w:r>
      <w:r>
        <w:rPr>
          <w:rFonts w:ascii="Times New Roman" w:hAnsi="Times New Roman"/>
          <w:iCs/>
        </w:rPr>
        <w:t xml:space="preserve">, </w:t>
      </w:r>
      <w:proofErr w:type="spellStart"/>
      <w:r w:rsidRPr="00DA5667">
        <w:rPr>
          <w:rFonts w:ascii="Times New Roman" w:hAnsi="Times New Roman"/>
          <w:i/>
          <w:iCs/>
        </w:rPr>
        <w:t>k</w:t>
      </w:r>
      <w:r>
        <w:rPr>
          <w:rFonts w:ascii="Times New Roman" w:hAnsi="Times New Roman"/>
          <w:i/>
          <w:iCs/>
        </w:rPr>
        <w:t>3</w:t>
      </w:r>
      <w:proofErr w:type="spellEnd"/>
      <w:r>
        <w:rPr>
          <w:rFonts w:ascii="Times New Roman" w:hAnsi="Times New Roman"/>
          <w:iCs/>
        </w:rPr>
        <w:t xml:space="preserve"> = </w:t>
      </w:r>
      <w:proofErr w:type="spellStart"/>
      <w:r w:rsidRPr="00DA5667">
        <w:rPr>
          <w:rFonts w:ascii="Times New Roman" w:hAnsi="Times New Roman"/>
          <w:i/>
          <w:iCs/>
        </w:rPr>
        <w:t>N</w:t>
      </w:r>
      <w:r w:rsidRPr="00DA5667">
        <w:rPr>
          <w:rFonts w:ascii="Times New Roman" w:hAnsi="Times New Roman"/>
          <w:iCs/>
          <w:vertAlign w:val="subscript"/>
        </w:rPr>
        <w:t>3</w:t>
      </w:r>
      <w:proofErr w:type="spellEnd"/>
      <w:r w:rsidRPr="00DA5667"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Cs/>
        </w:rPr>
        <w:t>1</w:t>
      </w:r>
    </w:p>
    <w:p w14:paraId="67D5B7ED" w14:textId="77777777" w:rsidR="000346A9" w:rsidRDefault="000346A9" w:rsidP="000346A9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t xml:space="preserve">Observation </w:t>
      </w:r>
      <w:r>
        <w:rPr>
          <w:b/>
          <w:i/>
          <w:sz w:val="22"/>
          <w:szCs w:val="22"/>
          <w:lang w:eastAsia="ko-KR"/>
        </w:rPr>
        <w:t>1</w:t>
      </w:r>
      <w:r>
        <w:rPr>
          <w:sz w:val="22"/>
          <w:szCs w:val="22"/>
          <w:lang w:eastAsia="ko-KR"/>
        </w:rPr>
        <w:t xml:space="preserve">: </w:t>
      </w:r>
    </w:p>
    <w:p w14:paraId="0CFDF124" w14:textId="77777777" w:rsidR="000346A9" w:rsidRPr="0058161E" w:rsidRDefault="000346A9" w:rsidP="000346A9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</w:t>
      </w:r>
      <w:r>
        <w:rPr>
          <w:rFonts w:ascii="Times New Roman" w:hAnsi="Times New Roman"/>
          <w:i/>
          <w:lang w:eastAsia="ko-KR"/>
        </w:rPr>
        <w:t>pe II CSI DFT-based compression with p</w:t>
      </w:r>
      <w:r w:rsidRPr="0058161E">
        <w:rPr>
          <w:rFonts w:ascii="Times New Roman" w:hAnsi="Times New Roman"/>
          <w:i/>
          <w:lang w:eastAsia="ko-KR"/>
        </w:rPr>
        <w:t xml:space="preserve">adding of FD coefficients </w:t>
      </w:r>
      <w:r>
        <w:rPr>
          <w:rFonts w:ascii="Times New Roman" w:hAnsi="Times New Roman"/>
          <w:i/>
          <w:lang w:eastAsia="ko-KR"/>
        </w:rPr>
        <w:t>provides similar performance</w:t>
      </w:r>
      <w:r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>
        <w:rPr>
          <w:rFonts w:ascii="Times New Roman" w:hAnsi="Times New Roman"/>
          <w:i/>
          <w:lang w:eastAsia="ko-KR"/>
        </w:rPr>
        <w:t>(</w:t>
      </w:r>
      <w:r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>
        <w:rPr>
          <w:rFonts w:ascii="Times New Roman" w:hAnsi="Times New Roman"/>
          <w:i/>
          <w:lang w:eastAsia="ko-KR"/>
        </w:rPr>
        <w:t>)</w:t>
      </w:r>
    </w:p>
    <w:p w14:paraId="0518B717" w14:textId="77777777" w:rsidR="000346A9" w:rsidRPr="00B74D54" w:rsidRDefault="000346A9" w:rsidP="000346A9">
      <w:pPr>
        <w:pStyle w:val="ListParagraph"/>
        <w:numPr>
          <w:ilvl w:val="0"/>
          <w:numId w:val="13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lastRenderedPageBreak/>
        <w:t>Type II CSI DFT-based compression with segmentation do</w:t>
      </w:r>
      <w:r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2034ABFF" w14:textId="77777777" w:rsidR="000346A9" w:rsidRPr="0058161E" w:rsidRDefault="000346A9" w:rsidP="000346A9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t xml:space="preserve">Proposal </w:t>
      </w:r>
      <w:r>
        <w:rPr>
          <w:b/>
          <w:i/>
          <w:sz w:val="22"/>
          <w:lang w:eastAsia="ko-KR"/>
        </w:rPr>
        <w:t>2</w:t>
      </w:r>
      <w:r w:rsidRPr="0058161E">
        <w:rPr>
          <w:sz w:val="22"/>
          <w:lang w:eastAsia="ko-KR"/>
        </w:rPr>
        <w:t>:</w:t>
      </w:r>
    </w:p>
    <w:p w14:paraId="1FB729C9" w14:textId="77777777" w:rsidR="000346A9" w:rsidRDefault="000346A9" w:rsidP="000346A9">
      <w:pPr>
        <w:pStyle w:val="ListParagraph"/>
        <w:numPr>
          <w:ilvl w:val="0"/>
          <w:numId w:val="1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 xml:space="preserve">≥ </w:t>
      </w:r>
      <w:proofErr w:type="spellStart"/>
      <w:r w:rsidRPr="0058161E">
        <w:rPr>
          <w:rFonts w:ascii="Times New Roman" w:hAnsi="Times New Roman"/>
          <w:i/>
        </w:rPr>
        <w:t>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proofErr w:type="spellEnd"/>
      <w:r>
        <w:rPr>
          <w:rFonts w:ascii="Times New Roman" w:hAnsi="Times New Roman"/>
          <w:i/>
        </w:rPr>
        <w:t xml:space="preserve"> for </w:t>
      </w:r>
      <w:proofErr w:type="spellStart"/>
      <w:r>
        <w:rPr>
          <w:rFonts w:ascii="Times New Roman" w:hAnsi="Times New Roman"/>
          <w:i/>
        </w:rPr>
        <w:t>N3</w:t>
      </w:r>
      <w:proofErr w:type="spellEnd"/>
      <w:r>
        <w:rPr>
          <w:rFonts w:ascii="Times New Roman" w:hAnsi="Times New Roman"/>
          <w:i/>
        </w:rPr>
        <w:t xml:space="preserve"> &gt; 13</w:t>
      </w:r>
    </w:p>
    <w:p w14:paraId="7F70B354" w14:textId="77777777" w:rsidR="000346A9" w:rsidRPr="00C15A74" w:rsidRDefault="000346A9" w:rsidP="000346A9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t xml:space="preserve">Observation </w:t>
      </w:r>
      <w:r>
        <w:rPr>
          <w:b/>
          <w:i/>
          <w:iCs/>
          <w:sz w:val="22"/>
          <w:lang w:val="en-US"/>
        </w:rPr>
        <w:t>2</w:t>
      </w:r>
      <w:r w:rsidRPr="00C15A74">
        <w:rPr>
          <w:i/>
          <w:iCs/>
          <w:sz w:val="22"/>
          <w:lang w:val="en-US"/>
        </w:rPr>
        <w:t>:</w:t>
      </w:r>
    </w:p>
    <w:p w14:paraId="219CA271" w14:textId="77777777" w:rsidR="000346A9" w:rsidRDefault="000346A9" w:rsidP="000346A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 xml:space="preserve">(p, β) = {(3/4, 3/4), (3/4, 1/2), (1/2, 3/4)} </w:t>
      </w:r>
      <w:r>
        <w:rPr>
          <w:rFonts w:ascii="Times New Roman" w:hAnsi="Times New Roman"/>
          <w:i/>
          <w:lang w:eastAsia="ko-KR"/>
        </w:rPr>
        <w:t>provide</w:t>
      </w:r>
      <w:r w:rsidRPr="00B90537">
        <w:rPr>
          <w:rFonts w:ascii="Times New Roman" w:hAnsi="Times New Roman"/>
          <w:i/>
          <w:lang w:eastAsia="ko-KR"/>
        </w:rPr>
        <w:t xml:space="preserve"> large overhead and small performance gains comparing to other cases </w:t>
      </w:r>
    </w:p>
    <w:p w14:paraId="11108585" w14:textId="77777777" w:rsidR="000346A9" w:rsidRDefault="000346A9" w:rsidP="000346A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1/4), (1/8, 1/2)} provide considerable performance loss comparing to other cases</w:t>
      </w:r>
    </w:p>
    <w:p w14:paraId="41DF0932" w14:textId="77777777" w:rsidR="000346A9" w:rsidRDefault="000346A9" w:rsidP="000346A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3/4), (1/4, 1/4), (1/4, 1/2), (1/4, 3/4), (1/2, 1/4), (1/2, 1/2), (3/4, 1/4)} provide reasonable performance/overhead tradeoff</w:t>
      </w:r>
    </w:p>
    <w:p w14:paraId="2470A0C0" w14:textId="77777777" w:rsidR="000346A9" w:rsidRPr="00C130B5" w:rsidRDefault="000346A9" w:rsidP="000346A9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{(1/4, 1/4), (1/4, 1/2), (1/2, 1/2)} cover a broad range of overhead and performance</w:t>
      </w:r>
    </w:p>
    <w:p w14:paraId="0FD3BA92" w14:textId="77777777" w:rsidR="000346A9" w:rsidRPr="001A74A6" w:rsidRDefault="000346A9" w:rsidP="000346A9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t xml:space="preserve">Proposal </w:t>
      </w:r>
      <w:r>
        <w:rPr>
          <w:b/>
          <w:i/>
          <w:iCs/>
          <w:sz w:val="22"/>
          <w:lang w:val="en-US"/>
        </w:rPr>
        <w:t>3</w:t>
      </w:r>
      <w:r>
        <w:rPr>
          <w:iCs/>
          <w:sz w:val="22"/>
          <w:lang w:val="en-US"/>
        </w:rPr>
        <w:t>:</w:t>
      </w:r>
    </w:p>
    <w:p w14:paraId="48A93E31" w14:textId="77777777" w:rsidR="000346A9" w:rsidRPr="00B5416C" w:rsidRDefault="000346A9" w:rsidP="000346A9">
      <w:pPr>
        <w:pStyle w:val="ListParagraph"/>
        <w:numPr>
          <w:ilvl w:val="0"/>
          <w:numId w:val="13"/>
        </w:numPr>
        <w:spacing w:before="240" w:after="240"/>
        <w:jc w:val="both"/>
        <w:rPr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Support </w:t>
      </w:r>
      <w:r>
        <w:rPr>
          <w:rFonts w:ascii="Times New Roman" w:hAnsi="Times New Roman"/>
          <w:i/>
          <w:lang w:eastAsia="ko-KR"/>
        </w:rPr>
        <w:t>(</w:t>
      </w:r>
      <w:r w:rsidRPr="005F3F5B">
        <w:rPr>
          <w:rFonts w:ascii="Times New Roman" w:hAnsi="Times New Roman"/>
          <w:i/>
          <w:lang w:eastAsia="ko-KR"/>
        </w:rPr>
        <w:t>p, β) = {(1/4, 1/4), (1/4, 1/2), (1/2, 1/2)}</w:t>
      </w:r>
    </w:p>
    <w:p w14:paraId="53D43BF2" w14:textId="77777777" w:rsidR="000346A9" w:rsidRPr="00DE4542" w:rsidRDefault="000346A9" w:rsidP="000346A9">
      <w:pPr>
        <w:tabs>
          <w:tab w:val="left" w:pos="4536"/>
          <w:tab w:val="left" w:pos="9781"/>
        </w:tabs>
        <w:jc w:val="both"/>
        <w:rPr>
          <w:b/>
          <w:i/>
          <w:sz w:val="22"/>
        </w:rPr>
      </w:pPr>
      <w:r w:rsidRPr="00DE4542">
        <w:rPr>
          <w:b/>
          <w:i/>
          <w:sz w:val="22"/>
        </w:rPr>
        <w:t>Observation 3</w:t>
      </w:r>
      <w:r w:rsidRPr="00DE4542">
        <w:rPr>
          <w:i/>
          <w:sz w:val="22"/>
        </w:rPr>
        <w:t xml:space="preserve">: </w:t>
      </w:r>
    </w:p>
    <w:p w14:paraId="100C85F0" w14:textId="77777777" w:rsidR="000346A9" w:rsidRDefault="000346A9" w:rsidP="000346A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proofErr w:type="spellStart"/>
      <w:r w:rsidRPr="00DE4542">
        <w:rPr>
          <w:rFonts w:ascii="Times New Roman" w:hAnsi="Times New Roman"/>
          <w:i/>
        </w:rPr>
        <w:t>Alt2B</w:t>
      </w:r>
      <w:proofErr w:type="spellEnd"/>
      <w:r w:rsidRPr="00DE4542">
        <w:rPr>
          <w:rFonts w:ascii="Times New Roman" w:hAnsi="Times New Roman"/>
          <w:i/>
        </w:rPr>
        <w:t xml:space="preserve"> has higher overhead while it doesn’t provide performance</w:t>
      </w:r>
      <w:r>
        <w:rPr>
          <w:rFonts w:ascii="Times New Roman" w:hAnsi="Times New Roman"/>
          <w:i/>
        </w:rPr>
        <w:t xml:space="preserve"> gains over other alternatives</w:t>
      </w:r>
    </w:p>
    <w:p w14:paraId="4B7B058E" w14:textId="77777777" w:rsidR="000346A9" w:rsidRPr="00DE4542" w:rsidRDefault="000346A9" w:rsidP="000346A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proofErr w:type="spellStart"/>
      <w:r w:rsidRPr="00DE4542">
        <w:rPr>
          <w:rFonts w:ascii="Times New Roman" w:hAnsi="Times New Roman"/>
          <w:i/>
        </w:rPr>
        <w:t>Alt3C</w:t>
      </w:r>
      <w:proofErr w:type="spellEnd"/>
      <w:r w:rsidRPr="00DE4542">
        <w:rPr>
          <w:rFonts w:ascii="Times New Roman" w:hAnsi="Times New Roman"/>
          <w:i/>
        </w:rPr>
        <w:t xml:space="preserve"> and </w:t>
      </w:r>
      <w:proofErr w:type="spellStart"/>
      <w:r w:rsidRPr="00DE4542">
        <w:rPr>
          <w:rFonts w:ascii="Times New Roman" w:hAnsi="Times New Roman"/>
          <w:i/>
        </w:rPr>
        <w:t>Alt6E</w:t>
      </w:r>
      <w:proofErr w:type="spellEnd"/>
      <w:r w:rsidRPr="00DE4542">
        <w:rPr>
          <w:rFonts w:ascii="Times New Roman" w:hAnsi="Times New Roman"/>
          <w:i/>
        </w:rPr>
        <w:t xml:space="preserve"> provide similar performance and overhead</w:t>
      </w:r>
    </w:p>
    <w:p w14:paraId="4990E95C" w14:textId="77777777" w:rsidR="000346A9" w:rsidRPr="00B05D1C" w:rsidRDefault="000346A9" w:rsidP="000346A9">
      <w:pPr>
        <w:tabs>
          <w:tab w:val="left" w:pos="4536"/>
          <w:tab w:val="left" w:pos="9781"/>
        </w:tabs>
        <w:jc w:val="both"/>
        <w:rPr>
          <w:i/>
        </w:rPr>
      </w:pPr>
      <w:r w:rsidRPr="00B05D1C">
        <w:rPr>
          <w:b/>
          <w:i/>
        </w:rPr>
        <w:t>Proposal 4</w:t>
      </w:r>
      <w:r w:rsidRPr="00B05D1C">
        <w:rPr>
          <w:i/>
        </w:rPr>
        <w:t xml:space="preserve">: </w:t>
      </w:r>
    </w:p>
    <w:p w14:paraId="575540EB" w14:textId="77777777" w:rsidR="000346A9" w:rsidRPr="00C42656" w:rsidRDefault="000346A9" w:rsidP="000346A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C42656">
        <w:rPr>
          <w:rFonts w:ascii="Times New Roman" w:hAnsi="Times New Roman"/>
          <w:i/>
        </w:rPr>
        <w:t xml:space="preserve">Support </w:t>
      </w:r>
      <w:proofErr w:type="spellStart"/>
      <w:r w:rsidRPr="00C42656">
        <w:rPr>
          <w:rFonts w:ascii="Times New Roman" w:hAnsi="Times New Roman"/>
          <w:i/>
        </w:rPr>
        <w:t>Alt6E</w:t>
      </w:r>
      <w:proofErr w:type="spellEnd"/>
      <w:r w:rsidRPr="00C42656">
        <w:rPr>
          <w:rFonts w:ascii="Times New Roman" w:hAnsi="Times New Roman"/>
          <w:i/>
        </w:rPr>
        <w:t xml:space="preserve"> or </w:t>
      </w:r>
      <w:proofErr w:type="spellStart"/>
      <w:r w:rsidRPr="00C42656">
        <w:rPr>
          <w:rFonts w:ascii="Times New Roman" w:hAnsi="Times New Roman"/>
          <w:i/>
        </w:rPr>
        <w:t>Alt3C</w:t>
      </w:r>
      <w:proofErr w:type="spellEnd"/>
      <w:r w:rsidRPr="00C42656">
        <w:rPr>
          <w:rFonts w:ascii="Times New Roman" w:hAnsi="Times New Roman"/>
          <w:i/>
        </w:rPr>
        <w:t xml:space="preserve"> for parameter p setting for rank 3-4</w:t>
      </w:r>
    </w:p>
    <w:p w14:paraId="386AE162" w14:textId="77777777" w:rsidR="000346A9" w:rsidRPr="00ED533F" w:rsidRDefault="000346A9" w:rsidP="000346A9">
      <w:pPr>
        <w:rPr>
          <w:b/>
          <w:i/>
          <w:sz w:val="22"/>
        </w:rPr>
      </w:pPr>
      <w:r w:rsidRPr="00ED533F">
        <w:rPr>
          <w:b/>
          <w:i/>
          <w:sz w:val="22"/>
        </w:rPr>
        <w:t>Proposal 5:</w:t>
      </w:r>
    </w:p>
    <w:p w14:paraId="7755320F" w14:textId="77777777" w:rsidR="000346A9" w:rsidRPr="003E0235" w:rsidRDefault="000346A9" w:rsidP="000346A9">
      <w:pPr>
        <w:pStyle w:val="ListParagraph"/>
        <w:numPr>
          <w:ilvl w:val="0"/>
          <w:numId w:val="19"/>
        </w:numPr>
        <w:rPr>
          <w:rFonts w:ascii="Times New Roman" w:hAnsi="Times New Roman"/>
          <w:i/>
        </w:rPr>
      </w:pPr>
      <w:r w:rsidRPr="003E0235">
        <w:rPr>
          <w:rFonts w:ascii="Times New Roman" w:hAnsi="Times New Roman"/>
          <w:i/>
        </w:rPr>
        <w:t>Support the following scheme for indicating the number of non-zero coefficients (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>)</w:t>
      </w:r>
    </w:p>
    <w:p w14:paraId="1A6E51E7" w14:textId="77777777" w:rsidR="000346A9" w:rsidRPr="003E0235" w:rsidRDefault="000346A9" w:rsidP="000346A9">
      <w:pPr>
        <w:pStyle w:val="ListParagraph"/>
        <w:numPr>
          <w:ilvl w:val="1"/>
          <w:numId w:val="19"/>
        </w:numPr>
        <w:spacing w:after="240"/>
        <w:rPr>
          <w:rFonts w:ascii="Times New Roman" w:hAnsi="Times New Roman"/>
          <w:i/>
        </w:rPr>
      </w:pPr>
      <w:r w:rsidRPr="003E0235">
        <w:rPr>
          <w:rFonts w:ascii="Times New Roman" w:hAnsi="Times New Roman"/>
          <w:i/>
        </w:rPr>
        <w:t xml:space="preserve">RI + number of 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 xml:space="preserve"> summed across layers where number of </w:t>
      </w:r>
      <w:proofErr w:type="spellStart"/>
      <w:r w:rsidRPr="003E0235">
        <w:rPr>
          <w:rFonts w:ascii="Times New Roman" w:hAnsi="Times New Roman"/>
          <w:i/>
        </w:rPr>
        <w:t>NZC</w:t>
      </w:r>
      <w:proofErr w:type="spellEnd"/>
      <w:r w:rsidRPr="003E0235">
        <w:rPr>
          <w:rFonts w:ascii="Times New Roman" w:hAnsi="Times New Roman"/>
          <w:i/>
        </w:rPr>
        <w:t xml:space="preserve"> = {1, 2, …, </w:t>
      </w:r>
      <w:proofErr w:type="spellStart"/>
      <w:r w:rsidRPr="003E0235">
        <w:rPr>
          <w:rFonts w:ascii="Times New Roman" w:hAnsi="Times New Roman"/>
          <w:i/>
        </w:rPr>
        <w:t>2K0</w:t>
      </w:r>
      <w:proofErr w:type="spellEnd"/>
      <w:r w:rsidRPr="003E0235">
        <w:rPr>
          <w:rFonts w:ascii="Times New Roman" w:hAnsi="Times New Roman"/>
          <w:i/>
        </w:rPr>
        <w:t>}</w:t>
      </w:r>
    </w:p>
    <w:p w14:paraId="64BDAC1B" w14:textId="77777777" w:rsidR="000346A9" w:rsidRPr="00565E9C" w:rsidRDefault="000346A9" w:rsidP="000346A9">
      <w:pPr>
        <w:spacing w:before="240"/>
        <w:jc w:val="both"/>
        <w:rPr>
          <w:b/>
          <w:i/>
          <w:sz w:val="22"/>
        </w:rPr>
      </w:pPr>
      <w:r w:rsidRPr="00565E9C">
        <w:rPr>
          <w:b/>
          <w:i/>
          <w:sz w:val="22"/>
        </w:rPr>
        <w:t>Proposal 6:</w:t>
      </w:r>
    </w:p>
    <w:p w14:paraId="5B808756" w14:textId="77777777" w:rsidR="000346A9" w:rsidRDefault="000346A9" w:rsidP="000346A9">
      <w:pPr>
        <w:pStyle w:val="ListParagraph"/>
        <w:numPr>
          <w:ilvl w:val="0"/>
          <w:numId w:val="19"/>
        </w:numPr>
        <w:rPr>
          <w:rFonts w:ascii="Times New Roman" w:hAnsi="Times New Roman"/>
          <w:i/>
        </w:rPr>
      </w:pPr>
      <w:r w:rsidRPr="00565E9C">
        <w:rPr>
          <w:rFonts w:ascii="Times New Roman" w:hAnsi="Times New Roman"/>
          <w:i/>
        </w:rPr>
        <w:t xml:space="preserve">Support </w:t>
      </w:r>
      <w:proofErr w:type="spellStart"/>
      <w:r w:rsidRPr="00565E9C">
        <w:rPr>
          <w:rFonts w:ascii="Times New Roman" w:hAnsi="Times New Roman"/>
          <w:i/>
        </w:rPr>
        <w:t>2LMi</w:t>
      </w:r>
      <w:proofErr w:type="spellEnd"/>
      <w:r w:rsidRPr="00565E9C">
        <w:rPr>
          <w:rFonts w:ascii="Times New Roman" w:hAnsi="Times New Roman"/>
          <w:i/>
        </w:rPr>
        <w:t xml:space="preserve"> bits bitmap per layer i, i=0, 1, …, (RI-1), for selection of non-zero coefficients for rank 3-4</w:t>
      </w:r>
    </w:p>
    <w:p w14:paraId="20ADB9A0" w14:textId="77777777" w:rsidR="000346A9" w:rsidRPr="004B3B28" w:rsidRDefault="000346A9" w:rsidP="000346A9">
      <w:pPr>
        <w:spacing w:before="240"/>
        <w:jc w:val="both"/>
        <w:rPr>
          <w:b/>
          <w:i/>
          <w:sz w:val="22"/>
          <w:lang w:val="en-US"/>
        </w:rPr>
      </w:pPr>
      <w:r w:rsidRPr="004B3B28">
        <w:rPr>
          <w:b/>
          <w:i/>
          <w:sz w:val="22"/>
          <w:lang w:val="en-US"/>
        </w:rPr>
        <w:t xml:space="preserve">Proposal 7: </w:t>
      </w:r>
    </w:p>
    <w:p w14:paraId="43B6FF26" w14:textId="77777777" w:rsidR="000346A9" w:rsidRDefault="000346A9" w:rsidP="000346A9">
      <w:pPr>
        <w:pStyle w:val="ListParagraph"/>
        <w:numPr>
          <w:ilvl w:val="0"/>
          <w:numId w:val="19"/>
        </w:numPr>
        <w:spacing w:before="240"/>
        <w:jc w:val="both"/>
        <w:rPr>
          <w:rFonts w:ascii="Times New Roman" w:hAnsi="Times New Roman"/>
          <w:i/>
        </w:rPr>
      </w:pPr>
      <w:r w:rsidRPr="004B3B28">
        <w:rPr>
          <w:rFonts w:ascii="Times New Roman" w:hAnsi="Times New Roman"/>
          <w:i/>
        </w:rPr>
        <w:t xml:space="preserve">Support </w:t>
      </w:r>
      <w:r w:rsidRPr="004B3B28">
        <w:rPr>
          <w:rFonts w:ascii="Times New Roman" w:hAnsi="Times New Roman"/>
          <w:i/>
          <w:position w:val="-16"/>
          <w:szCs w:val="20"/>
        </w:rPr>
        <w:object w:dxaOrig="999" w:dyaOrig="440" w14:anchorId="1934FBD4">
          <v:shape id="_x0000_i1044" type="#_x0000_t75" style="width:49.8pt;height:22.2pt" o:ole="">
            <v:imagedata r:id="rId49" o:title=""/>
          </v:shape>
          <o:OLEObject Type="Embed" ProgID="Equation.DSMT4" ShapeID="_x0000_i1044" DrawAspect="Content" ObjectID="_1618391676" r:id="rId56"/>
        </w:object>
      </w:r>
      <w:r w:rsidRPr="004B3B28">
        <w:rPr>
          <w:rFonts w:ascii="Times New Roman" w:hAnsi="Times New Roman"/>
          <w:i/>
          <w:szCs w:val="20"/>
        </w:rPr>
        <w:fldChar w:fldCharType="begin"/>
      </w:r>
      <w:r w:rsidRPr="004B3B28">
        <w:rPr>
          <w:rFonts w:ascii="Times New Roman" w:hAnsi="Times New Roman"/>
          <w:i/>
          <w:szCs w:val="20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2L</m:t>
                </m:r>
              </m:e>
            </m:func>
          </m:e>
        </m:d>
      </m:oMath>
      <w:r w:rsidRPr="004B3B28">
        <w:rPr>
          <w:rFonts w:ascii="Times New Roman" w:hAnsi="Times New Roman"/>
          <w:i/>
          <w:szCs w:val="20"/>
        </w:rPr>
        <w:instrText xml:space="preserve"> </w:instrText>
      </w:r>
      <w:r w:rsidRPr="004B3B28">
        <w:rPr>
          <w:rFonts w:ascii="Times New Roman" w:hAnsi="Times New Roman"/>
          <w:i/>
          <w:szCs w:val="20"/>
        </w:rPr>
        <w:fldChar w:fldCharType="end"/>
      </w:r>
      <w:r w:rsidRPr="004B3B28">
        <w:rPr>
          <w:rFonts w:ascii="Times New Roman" w:hAnsi="Times New Roman"/>
          <w:i/>
          <w:szCs w:val="20"/>
        </w:rPr>
        <w:t xml:space="preserve">–bit indication of </w:t>
      </w:r>
      <w:proofErr w:type="spellStart"/>
      <w:r w:rsidRPr="004B3B28">
        <w:rPr>
          <w:rFonts w:ascii="Times New Roman" w:hAnsi="Times New Roman"/>
          <w:i/>
          <w:szCs w:val="20"/>
        </w:rPr>
        <w:t>SCI</w:t>
      </w:r>
      <w:r w:rsidRPr="00644CDB">
        <w:rPr>
          <w:rFonts w:ascii="Times New Roman" w:hAnsi="Times New Roman"/>
          <w:i/>
          <w:szCs w:val="20"/>
          <w:vertAlign w:val="subscript"/>
        </w:rPr>
        <w:t>i</w:t>
      </w:r>
      <w:proofErr w:type="spellEnd"/>
      <w:r w:rsidRPr="004B3B28">
        <w:rPr>
          <w:rFonts w:ascii="Times New Roman" w:hAnsi="Times New Roman"/>
          <w:i/>
          <w:szCs w:val="20"/>
        </w:rPr>
        <w:t xml:space="preserve"> (</w:t>
      </w:r>
      <w:r w:rsidRPr="004B3B28">
        <w:rPr>
          <w:rFonts w:ascii="Times New Roman" w:hAnsi="Times New Roman"/>
          <w:i/>
        </w:rPr>
        <w:t>i=0, 1, …, (RI-1)) for rank 1-4</w:t>
      </w:r>
    </w:p>
    <w:p w14:paraId="6F4955DC" w14:textId="77777777" w:rsidR="000346A9" w:rsidRPr="00E909E1" w:rsidRDefault="000346A9" w:rsidP="000346A9">
      <w:pPr>
        <w:spacing w:before="240"/>
        <w:jc w:val="both"/>
        <w:rPr>
          <w:b/>
          <w:i/>
          <w:sz w:val="22"/>
        </w:rPr>
      </w:pPr>
      <w:r w:rsidRPr="00E909E1">
        <w:rPr>
          <w:b/>
          <w:i/>
          <w:sz w:val="22"/>
        </w:rPr>
        <w:t>Proposal 8:</w:t>
      </w:r>
    </w:p>
    <w:p w14:paraId="6B6FCC02" w14:textId="77777777" w:rsidR="000346A9" w:rsidRPr="00E909E1" w:rsidRDefault="000346A9" w:rsidP="000346A9">
      <w:pPr>
        <w:pStyle w:val="ListParagraph"/>
        <w:numPr>
          <w:ilvl w:val="0"/>
          <w:numId w:val="19"/>
        </w:numPr>
        <w:spacing w:before="240"/>
        <w:jc w:val="both"/>
        <w:rPr>
          <w:rFonts w:ascii="Times New Roman" w:hAnsi="Times New Roman"/>
          <w:i/>
        </w:rPr>
      </w:pPr>
      <w:r w:rsidRPr="00E909E1">
        <w:rPr>
          <w:rFonts w:ascii="Times New Roman" w:hAnsi="Times New Roman"/>
          <w:i/>
        </w:rPr>
        <w:t xml:space="preserve">For FD basis subset selection indicator, </w:t>
      </w:r>
      <w:proofErr w:type="spellStart"/>
      <w:r w:rsidRPr="00E909E1">
        <w:rPr>
          <w:rFonts w:ascii="Times New Roman" w:hAnsi="Times New Roman"/>
          <w:i/>
        </w:rPr>
        <w:t>downselect</w:t>
      </w:r>
      <w:proofErr w:type="spellEnd"/>
      <w:r w:rsidRPr="00E909E1">
        <w:rPr>
          <w:rFonts w:ascii="Times New Roman" w:hAnsi="Times New Roman"/>
          <w:i/>
        </w:rPr>
        <w:t xml:space="preserve"> one or two alternatives for two-step FD basis subset selection and identify remaining details for further comparison with other alternatives</w:t>
      </w:r>
    </w:p>
    <w:p w14:paraId="308016B4" w14:textId="77777777" w:rsidR="000346A9" w:rsidRPr="00EC16E7" w:rsidRDefault="000346A9" w:rsidP="000346A9">
      <w:pPr>
        <w:spacing w:before="240"/>
        <w:jc w:val="both"/>
        <w:rPr>
          <w:b/>
          <w:i/>
          <w:sz w:val="22"/>
        </w:rPr>
      </w:pPr>
      <w:r w:rsidRPr="00EC16E7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9</w:t>
      </w:r>
      <w:r w:rsidRPr="00EC16E7">
        <w:rPr>
          <w:b/>
          <w:i/>
          <w:sz w:val="22"/>
        </w:rPr>
        <w:t>:</w:t>
      </w:r>
    </w:p>
    <w:p w14:paraId="3CF3C6E4" w14:textId="77777777" w:rsidR="000346A9" w:rsidRPr="00EC16E7" w:rsidRDefault="000346A9" w:rsidP="000346A9">
      <w:pPr>
        <w:pStyle w:val="ListParagraph"/>
        <w:numPr>
          <w:ilvl w:val="0"/>
          <w:numId w:val="19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Number of non-zero coefficients for layer i</w:t>
      </w:r>
      <w:r w:rsidRPr="004B3B28">
        <w:rPr>
          <w:rFonts w:ascii="Times New Roman" w:hAnsi="Times New Roman"/>
          <w:i/>
        </w:rPr>
        <w:t>=0,1,…,(RI-1)</w:t>
      </w:r>
      <w:r>
        <w:rPr>
          <w:rFonts w:ascii="Times New Roman" w:hAnsi="Times New Roman"/>
          <w:i/>
        </w:rPr>
        <w:t xml:space="preserve"> </w:t>
      </w:r>
      <w:proofErr w:type="spellStart"/>
      <w:r w:rsidRPr="00EC16E7">
        <w:rPr>
          <w:rFonts w:ascii="Times New Roman" w:hAnsi="Times New Roman"/>
          <w:i/>
        </w:rPr>
        <w:t>K</w:t>
      </w:r>
      <w:r w:rsidRPr="00EC16E7">
        <w:rPr>
          <w:rFonts w:ascii="Times New Roman" w:hAnsi="Times New Roman"/>
          <w:i/>
          <w:vertAlign w:val="subscript"/>
        </w:rPr>
        <w:t>NZ,i</w:t>
      </w:r>
      <w:proofErr w:type="spellEnd"/>
      <w:r w:rsidRPr="00EC16E7">
        <w:rPr>
          <w:rFonts w:ascii="Times New Roman" w:hAnsi="Times New Roman"/>
          <w:i/>
        </w:rPr>
        <w:t xml:space="preserve"> is unrestricted as long as </w:t>
      </w:r>
      <w:r w:rsidRPr="00EC16E7">
        <w:rPr>
          <w:rFonts w:ascii="Times New Roman" w:hAnsi="Times New Roman"/>
          <w:i/>
          <w:position w:val="-14"/>
          <w:szCs w:val="20"/>
        </w:rPr>
        <w:object w:dxaOrig="1800" w:dyaOrig="400" w14:anchorId="7153A223">
          <v:shape id="_x0000_i1045" type="#_x0000_t75" style="width:90pt;height:19.8pt" o:ole="">
            <v:imagedata r:id="rId52" o:title=""/>
          </v:shape>
          <o:OLEObject Type="Embed" ProgID="Equation.DSMT4" ShapeID="_x0000_i1045" DrawAspect="Content" ObjectID="_1618391677" r:id="rId57"/>
        </w:object>
      </w:r>
      <w:r w:rsidRPr="00EC16E7">
        <w:rPr>
          <w:rFonts w:ascii="Times New Roman" w:hAnsi="Times New Roman"/>
          <w:i/>
          <w:szCs w:val="20"/>
        </w:rPr>
        <w:t>for rank 3-4</w:t>
      </w:r>
    </w:p>
    <w:p w14:paraId="70FC6C81" w14:textId="77777777" w:rsidR="000346A9" w:rsidRPr="00D94742" w:rsidRDefault="000346A9" w:rsidP="000346A9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b/>
          <w:i/>
          <w:sz w:val="22"/>
          <w:lang w:eastAsia="ko-KR"/>
        </w:rPr>
        <w:lastRenderedPageBreak/>
        <w:t xml:space="preserve">Observation </w:t>
      </w:r>
      <w:r>
        <w:rPr>
          <w:b/>
          <w:i/>
          <w:sz w:val="22"/>
          <w:lang w:eastAsia="ko-KR"/>
        </w:rPr>
        <w:t>4</w:t>
      </w:r>
      <w:r w:rsidRPr="00D94742">
        <w:rPr>
          <w:sz w:val="22"/>
          <w:lang w:eastAsia="ko-KR"/>
        </w:rPr>
        <w:t>:</w:t>
      </w:r>
    </w:p>
    <w:p w14:paraId="1EDB7A11" w14:textId="77777777" w:rsidR="000346A9" w:rsidRDefault="000346A9" w:rsidP="000346A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D94742">
        <w:rPr>
          <w:rFonts w:ascii="Times New Roman" w:hAnsi="Times New Roman"/>
          <w:i/>
          <w:lang w:eastAsia="ko-KR"/>
        </w:rPr>
        <w:t>UE capability signaling does not optimally reflect the actual UE CSI processing capabilities for the case where multiple codebook types are supported by the UE</w:t>
      </w:r>
    </w:p>
    <w:p w14:paraId="64E6928C" w14:textId="77777777" w:rsidR="000346A9" w:rsidRPr="00921DEB" w:rsidRDefault="000346A9" w:rsidP="000346A9">
      <w:pPr>
        <w:tabs>
          <w:tab w:val="left" w:pos="4536"/>
          <w:tab w:val="left" w:pos="9781"/>
        </w:tabs>
        <w:spacing w:after="240"/>
        <w:jc w:val="both"/>
        <w:rPr>
          <w:b/>
          <w:i/>
          <w:lang w:eastAsia="ko-KR"/>
        </w:rPr>
      </w:pPr>
      <w:r w:rsidRPr="00921DEB">
        <w:rPr>
          <w:b/>
          <w:i/>
          <w:lang w:eastAsia="ko-KR"/>
        </w:rPr>
        <w:t>Proposal 10</w:t>
      </w:r>
      <w:r>
        <w:rPr>
          <w:b/>
          <w:i/>
          <w:lang w:eastAsia="ko-KR"/>
        </w:rPr>
        <w:t>:</w:t>
      </w:r>
    </w:p>
    <w:p w14:paraId="7C9103C9" w14:textId="77777777" w:rsidR="000346A9" w:rsidRPr="00100C99" w:rsidRDefault="000346A9" w:rsidP="000346A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D94742">
        <w:rPr>
          <w:rFonts w:ascii="Times New Roman" w:hAnsi="Times New Roman"/>
          <w:i/>
        </w:rPr>
        <w:t xml:space="preserve">Consider optimization of UE capability signaling for the case where multiple codebook types </w:t>
      </w:r>
      <w:r w:rsidRPr="00D94742">
        <w:rPr>
          <w:rFonts w:ascii="Times New Roman" w:hAnsi="Times New Roman"/>
          <w:i/>
          <w:lang w:eastAsia="ko-KR"/>
        </w:rPr>
        <w:t>are supported by the UE taking into account that the complexity of CSI calculation for Type II with DFT-based compression is higher comparing to Rel.</w:t>
      </w:r>
      <w:r>
        <w:rPr>
          <w:rFonts w:ascii="Times New Roman" w:hAnsi="Times New Roman"/>
          <w:i/>
          <w:lang w:eastAsia="ko-KR"/>
        </w:rPr>
        <w:t xml:space="preserve"> 15 Type I and Type II codebook</w:t>
      </w:r>
    </w:p>
    <w:p w14:paraId="19166655" w14:textId="77777777" w:rsidR="000346A9" w:rsidRPr="000346A9" w:rsidRDefault="000346A9" w:rsidP="000346A9">
      <w:pPr>
        <w:tabs>
          <w:tab w:val="left" w:pos="4536"/>
          <w:tab w:val="left" w:pos="9781"/>
        </w:tabs>
        <w:jc w:val="both"/>
        <w:rPr>
          <w:i/>
          <w:sz w:val="22"/>
          <w:lang w:val="en-US"/>
        </w:rPr>
      </w:pPr>
      <w:r w:rsidRPr="000346A9">
        <w:rPr>
          <w:b/>
          <w:i/>
          <w:sz w:val="22"/>
          <w:lang w:val="en-US"/>
        </w:rPr>
        <w:t>Proposal 11</w:t>
      </w:r>
      <w:r w:rsidRPr="000346A9">
        <w:rPr>
          <w:i/>
          <w:sz w:val="22"/>
          <w:lang w:val="en-US"/>
        </w:rPr>
        <w:t xml:space="preserve">: </w:t>
      </w:r>
    </w:p>
    <w:p w14:paraId="0485852F" w14:textId="13F7E965" w:rsidR="00A265B1" w:rsidRPr="000346A9" w:rsidRDefault="000346A9" w:rsidP="00CF623B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eastAsia="ko-KR"/>
        </w:rPr>
        <w:t xml:space="preserve">Support </w:t>
      </w:r>
      <w:r w:rsidRPr="00A610E6">
        <w:rPr>
          <w:rFonts w:ascii="Times New Roman" w:hAnsi="Times New Roman"/>
          <w:i/>
          <w:lang w:eastAsia="ko-KR"/>
        </w:rPr>
        <w:t xml:space="preserve">UE capability signaling parameter which indicates the list of supported combinations of the maximum number of CSI-RS ports, the maximum number of resources, the total number of </w:t>
      </w:r>
      <w:proofErr w:type="spellStart"/>
      <w:r w:rsidRPr="00A610E6">
        <w:rPr>
          <w:rFonts w:ascii="Times New Roman" w:hAnsi="Times New Roman"/>
          <w:i/>
          <w:lang w:eastAsia="ko-KR"/>
        </w:rPr>
        <w:t>Tx</w:t>
      </w:r>
      <w:proofErr w:type="spellEnd"/>
      <w:r w:rsidRPr="00A610E6">
        <w:rPr>
          <w:rFonts w:ascii="Times New Roman" w:hAnsi="Times New Roman"/>
          <w:i/>
          <w:lang w:eastAsia="ko-KR"/>
        </w:rPr>
        <w:t xml:space="preserve"> ports across all CCs within a band simultaneously across all the supported codebook type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750C219" w14:textId="60B7B755" w:rsidR="00CD2C6A" w:rsidRPr="00F9645C" w:rsidRDefault="006F0407" w:rsidP="006F0407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F9645C">
        <w:rPr>
          <w:sz w:val="22"/>
          <w:szCs w:val="22"/>
          <w:lang w:eastAsia="zh-CN"/>
        </w:rPr>
        <w:t>RP-181453 WI Proposal on NR MIMO Enhancements, Samsung</w:t>
      </w:r>
    </w:p>
    <w:p w14:paraId="2FBDD9F0" w14:textId="77777777" w:rsidR="009419DE" w:rsidRPr="00F9645C" w:rsidRDefault="00446A5F" w:rsidP="00F05B91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RAN1</w:t>
      </w:r>
      <w:proofErr w:type="spellEnd"/>
      <w:r w:rsidRPr="00F9645C">
        <w:rPr>
          <w:sz w:val="22"/>
          <w:szCs w:val="22"/>
          <w:lang w:eastAsia="zh-CN"/>
        </w:rPr>
        <w:t xml:space="preserve"> Chairman’s Notes</w:t>
      </w:r>
      <w:r w:rsidR="009A1861" w:rsidRPr="00F9645C">
        <w:rPr>
          <w:sz w:val="22"/>
          <w:szCs w:val="22"/>
          <w:lang w:eastAsia="zh-CN"/>
        </w:rPr>
        <w:t xml:space="preserve">, </w:t>
      </w:r>
      <w:proofErr w:type="spellStart"/>
      <w:r w:rsidR="009A1861" w:rsidRPr="00F9645C">
        <w:rPr>
          <w:sz w:val="22"/>
          <w:szCs w:val="22"/>
          <w:lang w:eastAsia="zh-CN"/>
        </w:rPr>
        <w:t>3GPP</w:t>
      </w:r>
      <w:proofErr w:type="spellEnd"/>
      <w:r w:rsidR="009A1861" w:rsidRPr="00F9645C">
        <w:rPr>
          <w:sz w:val="22"/>
          <w:szCs w:val="22"/>
          <w:lang w:eastAsia="zh-CN"/>
        </w:rPr>
        <w:t xml:space="preserve"> TSG RAN </w:t>
      </w:r>
      <w:proofErr w:type="spellStart"/>
      <w:r w:rsidR="009A1861" w:rsidRPr="00F9645C">
        <w:rPr>
          <w:sz w:val="22"/>
          <w:szCs w:val="22"/>
          <w:lang w:eastAsia="zh-CN"/>
        </w:rPr>
        <w:t>WG1</w:t>
      </w:r>
      <w:proofErr w:type="spellEnd"/>
      <w:r w:rsidR="009A1861" w:rsidRPr="00F9645C">
        <w:rPr>
          <w:sz w:val="22"/>
          <w:szCs w:val="22"/>
          <w:lang w:eastAsia="zh-CN"/>
        </w:rPr>
        <w:t xml:space="preserve"> Meeting #9</w:t>
      </w:r>
      <w:r w:rsidRPr="00F9645C">
        <w:rPr>
          <w:sz w:val="22"/>
          <w:szCs w:val="22"/>
          <w:lang w:eastAsia="zh-CN"/>
        </w:rPr>
        <w:t>5</w:t>
      </w:r>
      <w:r w:rsidR="009A1861" w:rsidRPr="00F9645C">
        <w:rPr>
          <w:sz w:val="22"/>
          <w:szCs w:val="22"/>
          <w:lang w:eastAsia="zh-CN"/>
        </w:rPr>
        <w:t xml:space="preserve">, </w:t>
      </w:r>
      <w:r w:rsidRPr="00F9645C">
        <w:rPr>
          <w:sz w:val="22"/>
          <w:szCs w:val="22"/>
          <w:lang w:eastAsia="zh-CN"/>
        </w:rPr>
        <w:t>Spokane, USA, November 12th – 16th, 2018</w:t>
      </w:r>
    </w:p>
    <w:p w14:paraId="13E69800" w14:textId="77777777" w:rsidR="00095F37" w:rsidRPr="00F9645C" w:rsidRDefault="009419DE" w:rsidP="009419DE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R1</w:t>
      </w:r>
      <w:proofErr w:type="spellEnd"/>
      <w:r w:rsidRPr="00F9645C">
        <w:rPr>
          <w:sz w:val="22"/>
          <w:szCs w:val="22"/>
          <w:lang w:eastAsia="zh-CN"/>
        </w:rPr>
        <w:t>-1813002 Summary of CSI enhancement for MU-MIMO support, Samsung</w:t>
      </w:r>
    </w:p>
    <w:p w14:paraId="459709D0" w14:textId="77777777" w:rsidR="00601C1D" w:rsidRPr="00F9645C" w:rsidRDefault="00E415D1" w:rsidP="00E415D1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RAN1</w:t>
      </w:r>
      <w:proofErr w:type="spellEnd"/>
      <w:r w:rsidRPr="00F9645C">
        <w:rPr>
          <w:sz w:val="22"/>
          <w:szCs w:val="22"/>
          <w:lang w:eastAsia="zh-CN"/>
        </w:rPr>
        <w:t xml:space="preserve"> Chairman’s Notes, </w:t>
      </w:r>
      <w:proofErr w:type="spellStart"/>
      <w:r w:rsidRPr="00F9645C">
        <w:rPr>
          <w:sz w:val="22"/>
          <w:szCs w:val="22"/>
          <w:lang w:eastAsia="zh-CN"/>
        </w:rPr>
        <w:t>3GPP</w:t>
      </w:r>
      <w:proofErr w:type="spellEnd"/>
      <w:r w:rsidRPr="00F9645C">
        <w:rPr>
          <w:sz w:val="22"/>
          <w:szCs w:val="22"/>
          <w:lang w:eastAsia="zh-CN"/>
        </w:rPr>
        <w:t xml:space="preserve"> TSG RAN </w:t>
      </w:r>
      <w:proofErr w:type="spellStart"/>
      <w:r w:rsidRPr="00F9645C">
        <w:rPr>
          <w:sz w:val="22"/>
          <w:szCs w:val="22"/>
          <w:lang w:eastAsia="zh-CN"/>
        </w:rPr>
        <w:t>WG1</w:t>
      </w:r>
      <w:proofErr w:type="spellEnd"/>
      <w:r w:rsidRPr="00F9645C">
        <w:rPr>
          <w:sz w:val="22"/>
          <w:szCs w:val="22"/>
          <w:lang w:eastAsia="zh-CN"/>
        </w:rPr>
        <w:t xml:space="preserve"> Meeting #96, Athens, Greece, February 25th – March 1st, 2019</w:t>
      </w:r>
    </w:p>
    <w:p w14:paraId="614C497B" w14:textId="45E74528" w:rsidR="00601C1D" w:rsidRDefault="00A655B7" w:rsidP="00B70CA1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RAN1</w:t>
      </w:r>
      <w:proofErr w:type="spellEnd"/>
      <w:r w:rsidRPr="00F9645C">
        <w:rPr>
          <w:sz w:val="22"/>
          <w:szCs w:val="22"/>
          <w:lang w:eastAsia="zh-CN"/>
        </w:rPr>
        <w:t xml:space="preserve"> Chairman’s Notes, </w:t>
      </w:r>
      <w:proofErr w:type="spellStart"/>
      <w:r w:rsidRPr="00F9645C">
        <w:rPr>
          <w:sz w:val="22"/>
          <w:szCs w:val="22"/>
          <w:lang w:eastAsia="zh-CN"/>
        </w:rPr>
        <w:t>3GPP</w:t>
      </w:r>
      <w:proofErr w:type="spellEnd"/>
      <w:r w:rsidRPr="00F9645C">
        <w:rPr>
          <w:sz w:val="22"/>
          <w:szCs w:val="22"/>
          <w:lang w:eastAsia="zh-CN"/>
        </w:rPr>
        <w:t xml:space="preserve"> TSG RAN </w:t>
      </w:r>
      <w:proofErr w:type="spellStart"/>
      <w:r w:rsidRPr="00F9645C">
        <w:rPr>
          <w:sz w:val="22"/>
          <w:szCs w:val="22"/>
          <w:lang w:eastAsia="zh-CN"/>
        </w:rPr>
        <w:t>WG1</w:t>
      </w:r>
      <w:proofErr w:type="spellEnd"/>
      <w:r w:rsidRPr="00F9645C">
        <w:rPr>
          <w:sz w:val="22"/>
          <w:szCs w:val="22"/>
          <w:lang w:eastAsia="zh-CN"/>
        </w:rPr>
        <w:t xml:space="preserve"> Meeting #</w:t>
      </w:r>
      <w:proofErr w:type="spellStart"/>
      <w:r w:rsidRPr="00F9645C">
        <w:rPr>
          <w:sz w:val="22"/>
          <w:szCs w:val="22"/>
          <w:lang w:eastAsia="zh-CN"/>
        </w:rPr>
        <w:t>96bis</w:t>
      </w:r>
      <w:proofErr w:type="spellEnd"/>
      <w:r w:rsidR="00B70CA1" w:rsidRPr="00F9645C">
        <w:rPr>
          <w:sz w:val="22"/>
          <w:szCs w:val="22"/>
          <w:lang w:eastAsia="zh-CN"/>
        </w:rPr>
        <w:t>, Xi’an, China, 8th – 12th April, 2019</w:t>
      </w:r>
    </w:p>
    <w:p w14:paraId="665B8FC9" w14:textId="74F66922" w:rsidR="00760224" w:rsidRPr="00760224" w:rsidRDefault="00760224" w:rsidP="00760224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val="en-US"/>
        </w:rPr>
        <w:t>RAN1</w:t>
      </w:r>
      <w:proofErr w:type="spellEnd"/>
      <w:r w:rsidRPr="00F9645C">
        <w:rPr>
          <w:sz w:val="22"/>
          <w:szCs w:val="22"/>
          <w:lang w:val="en-US"/>
        </w:rPr>
        <w:t xml:space="preserve"> Chairman’s Notes, </w:t>
      </w:r>
      <w:proofErr w:type="spellStart"/>
      <w:r w:rsidRPr="00F9645C">
        <w:rPr>
          <w:sz w:val="22"/>
          <w:szCs w:val="22"/>
          <w:lang w:val="en-US"/>
        </w:rPr>
        <w:t>3GPP</w:t>
      </w:r>
      <w:proofErr w:type="spellEnd"/>
      <w:r w:rsidRPr="00F9645C">
        <w:rPr>
          <w:sz w:val="22"/>
          <w:szCs w:val="22"/>
          <w:lang w:val="en-US"/>
        </w:rPr>
        <w:t xml:space="preserve"> TSG RAN </w:t>
      </w:r>
      <w:proofErr w:type="spellStart"/>
      <w:r w:rsidRPr="00F9645C">
        <w:rPr>
          <w:sz w:val="22"/>
          <w:szCs w:val="22"/>
          <w:lang w:val="en-US"/>
        </w:rPr>
        <w:t>WG1</w:t>
      </w:r>
      <w:proofErr w:type="spellEnd"/>
      <w:r w:rsidRPr="00F9645C">
        <w:rPr>
          <w:sz w:val="22"/>
          <w:szCs w:val="22"/>
          <w:lang w:val="en-US"/>
        </w:rPr>
        <w:t xml:space="preserve"> Meeting Ad-Hoc Meeting 1901, Taipei, Taiwan, 21st – 25th January, 2019</w:t>
      </w:r>
    </w:p>
    <w:p w14:paraId="6DB8C977" w14:textId="5C2F0AB9" w:rsidR="00650A90" w:rsidRPr="00F9645C" w:rsidRDefault="00650A90" w:rsidP="00B3289C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3GPP</w:t>
      </w:r>
      <w:proofErr w:type="spellEnd"/>
      <w:r w:rsidRPr="00F9645C">
        <w:rPr>
          <w:sz w:val="22"/>
          <w:szCs w:val="22"/>
          <w:lang w:eastAsia="zh-CN"/>
        </w:rPr>
        <w:t xml:space="preserve"> </w:t>
      </w:r>
      <w:proofErr w:type="spellStart"/>
      <w:r w:rsidRPr="00F9645C">
        <w:rPr>
          <w:sz w:val="22"/>
          <w:szCs w:val="22"/>
          <w:lang w:eastAsia="zh-CN"/>
        </w:rPr>
        <w:t>TS</w:t>
      </w:r>
      <w:proofErr w:type="spellEnd"/>
      <w:r w:rsidRPr="00F9645C">
        <w:rPr>
          <w:sz w:val="22"/>
          <w:szCs w:val="22"/>
          <w:lang w:eastAsia="zh-CN"/>
        </w:rPr>
        <w:t xml:space="preserve"> 38.306 </w:t>
      </w:r>
      <w:proofErr w:type="spellStart"/>
      <w:r w:rsidRPr="00F9645C">
        <w:rPr>
          <w:sz w:val="22"/>
          <w:szCs w:val="22"/>
          <w:lang w:eastAsia="zh-CN"/>
        </w:rPr>
        <w:t>V15.4.0</w:t>
      </w:r>
      <w:proofErr w:type="spellEnd"/>
      <w:r w:rsidRPr="00F9645C">
        <w:rPr>
          <w:sz w:val="22"/>
          <w:szCs w:val="22"/>
          <w:lang w:eastAsia="zh-CN"/>
        </w:rPr>
        <w:t xml:space="preserve"> (2018-12) 3rd Generation Partnership Project; Technical Specification Group Radio Access Network; NR; User Equipment (UE) radio access capabilities (Release 15)</w:t>
      </w:r>
    </w:p>
    <w:p w14:paraId="00253801" w14:textId="4E60593D" w:rsidR="00DE2C67" w:rsidRPr="00E415D1" w:rsidRDefault="00DF334B" w:rsidP="00E415D1">
      <w:pPr>
        <w:numPr>
          <w:ilvl w:val="0"/>
          <w:numId w:val="2"/>
        </w:numPr>
        <w:rPr>
          <w:sz w:val="22"/>
          <w:lang w:eastAsia="zh-CN"/>
        </w:rPr>
      </w:pPr>
      <w:r w:rsidRPr="00E415D1">
        <w:rPr>
          <w:sz w:val="22"/>
          <w:lang w:eastAsia="zh-CN"/>
        </w:rPr>
        <w:br w:type="page"/>
      </w:r>
    </w:p>
    <w:p w14:paraId="6829314E" w14:textId="3609AE50" w:rsidR="00783C3E" w:rsidRPr="00D206AF" w:rsidRDefault="005A4631" w:rsidP="00D206A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7D9A3B34" w14:textId="41F0A0BA" w:rsidR="00783C3E" w:rsidRPr="008A0265" w:rsidRDefault="00431B0D" w:rsidP="00783C3E">
      <w:pPr>
        <w:jc w:val="center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Table</w:t>
      </w:r>
      <w:r w:rsidR="00783C3E" w:rsidRPr="008A0265">
        <w:rPr>
          <w:b/>
          <w:sz w:val="22"/>
          <w:szCs w:val="22"/>
          <w:lang w:val="en-US"/>
        </w:rPr>
        <w:t>.</w:t>
      </w:r>
      <w:r w:rsidR="00783C3E" w:rsidRPr="008A0265">
        <w:rPr>
          <w:sz w:val="22"/>
          <w:szCs w:val="22"/>
          <w:lang w:val="en-US"/>
        </w:rPr>
        <w:t xml:space="preserve"> Evaluation assumptions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322"/>
      </w:tblGrid>
      <w:tr w:rsidR="00B709C5" w:rsidRPr="00087962" w14:paraId="4303B8FC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321734" w14:textId="77777777" w:rsidR="00B709C5" w:rsidRPr="00A265B1" w:rsidRDefault="00B709C5" w:rsidP="00CA5792">
            <w:pPr>
              <w:pStyle w:val="NormalsmallspacingBold"/>
            </w:pPr>
            <w:r w:rsidRPr="00A265B1">
              <w:t>Parameter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CB125CB" w14:textId="77777777" w:rsidR="00B709C5" w:rsidRPr="00A265B1" w:rsidRDefault="00B709C5" w:rsidP="00CA5792">
            <w:pPr>
              <w:pStyle w:val="NormalsmallspacingBold"/>
              <w:jc w:val="center"/>
            </w:pPr>
            <w:r w:rsidRPr="00A265B1">
              <w:t>Value</w:t>
            </w:r>
          </w:p>
        </w:tc>
      </w:tr>
      <w:tr w:rsidR="00B709C5" w:rsidRPr="00087962" w14:paraId="7B110304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608" w14:textId="77777777" w:rsidR="00B709C5" w:rsidRPr="00A265B1" w:rsidRDefault="00B709C5" w:rsidP="00CA5792">
            <w:pPr>
              <w:pStyle w:val="NormalsmallspacingBold"/>
            </w:pPr>
            <w:r w:rsidRPr="00A265B1">
              <w:t>Scenario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E327" w14:textId="5B3438C9" w:rsidR="00B709C5" w:rsidRPr="00CF34D5" w:rsidRDefault="00CC4A78" w:rsidP="00CA5792">
            <w:pPr>
              <w:pStyle w:val="NormalsmallspacingBold"/>
              <w:rPr>
                <w:b w:val="0"/>
              </w:rPr>
            </w:pPr>
            <w:r w:rsidRPr="00CF34D5">
              <w:rPr>
                <w:b w:val="0"/>
                <w:lang w:eastAsia="x-none"/>
              </w:rPr>
              <w:t>Dense Urban (Macro only)</w:t>
            </w:r>
          </w:p>
        </w:tc>
      </w:tr>
      <w:tr w:rsidR="00B709C5" w:rsidRPr="00087962" w14:paraId="214C8FDD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B078" w14:textId="77777777" w:rsidR="00B709C5" w:rsidRPr="00A265B1" w:rsidRDefault="00B709C5" w:rsidP="00CA5792">
            <w:pPr>
              <w:pStyle w:val="NormalsmallspacingBold"/>
            </w:pPr>
            <w:r w:rsidRPr="00A265B1">
              <w:t>Layout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BF23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Hexagonal Grid with 2 tiers</w:t>
            </w:r>
          </w:p>
        </w:tc>
      </w:tr>
      <w:tr w:rsidR="00B709C5" w:rsidRPr="00087962" w14:paraId="39057C5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C537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t>ISD</w:t>
            </w:r>
            <w:proofErr w:type="spellEnd"/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DBD" w14:textId="4BE939FB" w:rsidR="00B709C5" w:rsidRPr="00A265B1" w:rsidRDefault="00CC4A78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>00 m</w:t>
            </w:r>
          </w:p>
        </w:tc>
      </w:tr>
      <w:tr w:rsidR="00B709C5" w:rsidRPr="00087962" w14:paraId="346BE2F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4CA1" w14:textId="77777777" w:rsidR="00B709C5" w:rsidRPr="00A265B1" w:rsidRDefault="00B709C5" w:rsidP="00CA5792">
            <w:pPr>
              <w:pStyle w:val="NormalsmallspacingBold"/>
            </w:pPr>
            <w:r w:rsidRPr="00A265B1">
              <w:t>Carrier frequency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731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 GHz</w:t>
            </w:r>
          </w:p>
        </w:tc>
      </w:tr>
      <w:tr w:rsidR="00B709C5" w:rsidRPr="00087962" w14:paraId="671A6DD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3038" w14:textId="77777777" w:rsidR="00B709C5" w:rsidRPr="00A265B1" w:rsidRDefault="00B709C5" w:rsidP="00CA5792">
            <w:pPr>
              <w:pStyle w:val="NormalsmallspacingBold"/>
            </w:pPr>
            <w:r w:rsidRPr="00A265B1">
              <w:t>Simulation bandwidth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98BF0" w14:textId="3870FAE2" w:rsidR="0084034C" w:rsidRPr="00A265B1" w:rsidRDefault="00B709C5" w:rsidP="0084034C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10 MHz</w:t>
            </w:r>
            <w:r w:rsidR="00926EEC" w:rsidRPr="00A265B1">
              <w:rPr>
                <w:b w:val="0"/>
              </w:rPr>
              <w:t xml:space="preserve"> with 15</w:t>
            </w:r>
            <w:r w:rsidR="0084034C" w:rsidRPr="00A265B1">
              <w:rPr>
                <w:b w:val="0"/>
              </w:rPr>
              <w:t xml:space="preserve"> kHz subcarrier spacing, 52 </w:t>
            </w:r>
            <w:proofErr w:type="spellStart"/>
            <w:r w:rsidR="0084034C" w:rsidRPr="00A265B1">
              <w:rPr>
                <w:b w:val="0"/>
              </w:rPr>
              <w:t>PRB</w:t>
            </w:r>
            <w:proofErr w:type="spellEnd"/>
          </w:p>
        </w:tc>
      </w:tr>
      <w:tr w:rsidR="00B709C5" w:rsidRPr="00087962" w14:paraId="529FF48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4FABD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t>Tx</w:t>
            </w:r>
            <w:proofErr w:type="spellEnd"/>
            <w:r w:rsidRPr="00A265B1">
              <w:t xml:space="preserve"> power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2DDC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41 </w:t>
            </w:r>
            <w:proofErr w:type="spellStart"/>
            <w:r w:rsidRPr="00A265B1">
              <w:rPr>
                <w:b w:val="0"/>
              </w:rPr>
              <w:t>dBm</w:t>
            </w:r>
            <w:proofErr w:type="spellEnd"/>
          </w:p>
        </w:tc>
      </w:tr>
      <w:tr w:rsidR="00B709C5" w:rsidRPr="00087962" w14:paraId="25C47DC7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2A25" w14:textId="77777777" w:rsidR="00B709C5" w:rsidRPr="00A265B1" w:rsidRDefault="00B709C5" w:rsidP="00CA5792">
            <w:pPr>
              <w:pStyle w:val="NormalsmallspacingBold"/>
            </w:pPr>
            <w:r w:rsidRPr="00A265B1">
              <w:t>UE distribution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AC8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Uniform 20% outdoor (30 km/h), 80% indoor (3 km/h)</w:t>
            </w:r>
          </w:p>
        </w:tc>
      </w:tr>
      <w:tr w:rsidR="00B709C5" w:rsidRPr="00087962" w14:paraId="5D76BC7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00BF" w14:textId="77777777" w:rsidR="00B709C5" w:rsidRPr="00A265B1" w:rsidRDefault="00B709C5" w:rsidP="00CA5792">
            <w:pPr>
              <w:pStyle w:val="NormalsmallspacingBold"/>
            </w:pPr>
            <w:r w:rsidRPr="00A265B1">
              <w:t>UE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D23EE" w14:textId="0C16F4DF" w:rsidR="00D20204" w:rsidRDefault="004B06E0" w:rsidP="00D20204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 xml:space="preserve"> Rx</w:t>
            </w:r>
            <w:r w:rsidR="00D20204">
              <w:rPr>
                <w:b w:val="0"/>
              </w:rPr>
              <w:t xml:space="preserve"> for evaluations with max rank 2,</w:t>
            </w:r>
          </w:p>
          <w:p w14:paraId="04FC8114" w14:textId="4F09B7D9" w:rsidR="00D20204" w:rsidRDefault="00CF34D5" w:rsidP="00D20204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4 Rx </w:t>
            </w:r>
            <w:r w:rsidR="00D20204">
              <w:rPr>
                <w:b w:val="0"/>
              </w:rPr>
              <w:t>for evaluations with max rank 4,</w:t>
            </w:r>
          </w:p>
          <w:p w14:paraId="469BAE33" w14:textId="65F0913D" w:rsidR="00CF34D5" w:rsidRPr="00A265B1" w:rsidRDefault="00CF34D5" w:rsidP="00D20204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X-pol</w:t>
            </w:r>
            <w:r w:rsidR="00B709C5" w:rsidRPr="00A265B1">
              <w:rPr>
                <w:b w:val="0"/>
              </w:rPr>
              <w:t xml:space="preserve"> slant 0/90 degrees</w:t>
            </w:r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dH</w:t>
            </w:r>
            <w:proofErr w:type="spellEnd"/>
            <w:r>
              <w:rPr>
                <w:b w:val="0"/>
              </w:rPr>
              <w:t xml:space="preserve"> = 0.5</w:t>
            </w:r>
            <w:r w:rsidRPr="00A265B1">
              <w:rPr>
                <w:b w:val="0"/>
              </w:rPr>
              <w:t xml:space="preserve"> λ</w:t>
            </w:r>
          </w:p>
        </w:tc>
      </w:tr>
      <w:tr w:rsidR="0035685D" w:rsidRPr="00087962" w14:paraId="64C69DF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4F0" w14:textId="32A80865" w:rsidR="0035685D" w:rsidRPr="00A265B1" w:rsidRDefault="0035685D" w:rsidP="00CA5792">
            <w:pPr>
              <w:pStyle w:val="NormalsmallspacingBold"/>
            </w:pPr>
            <w:r w:rsidRPr="00A265B1">
              <w:t>BS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4331" w14:textId="2847A1DB" w:rsidR="00CF34D5" w:rsidRPr="00A265B1" w:rsidRDefault="00906D1D" w:rsidP="00CF34D5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16 ports: (8,4,2,1,1,2,4), (</w:t>
            </w:r>
            <w:proofErr w:type="spellStart"/>
            <w:r w:rsidRPr="00A265B1">
              <w:rPr>
                <w:b w:val="0"/>
              </w:rPr>
              <w:t>dH,dV</w:t>
            </w:r>
            <w:proofErr w:type="spellEnd"/>
            <w:r w:rsidRPr="00A265B1">
              <w:rPr>
                <w:b w:val="0"/>
              </w:rPr>
              <w:t>) = (0.5, 0.8)λ</w:t>
            </w:r>
          </w:p>
        </w:tc>
      </w:tr>
      <w:tr w:rsidR="00B709C5" w:rsidRPr="00087962" w14:paraId="5C14075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DDB" w14:textId="77777777" w:rsidR="00B709C5" w:rsidRPr="00A265B1" w:rsidRDefault="00B709C5" w:rsidP="00CA5792">
            <w:pPr>
              <w:pStyle w:val="NormalsmallspacingBold"/>
            </w:pPr>
            <w:r w:rsidRPr="00A265B1">
              <w:t>Traffic model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FD363" w14:textId="77777777" w:rsidR="002B2D2C" w:rsidRDefault="00B709C5" w:rsidP="002B2D2C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FTP </w:t>
            </w:r>
            <w:r w:rsidR="0025299F" w:rsidRPr="00A265B1">
              <w:rPr>
                <w:b w:val="0"/>
              </w:rPr>
              <w:t>1</w:t>
            </w:r>
            <w:r w:rsidR="00890A71" w:rsidRPr="00A265B1">
              <w:rPr>
                <w:b w:val="0"/>
              </w:rPr>
              <w:t xml:space="preserve"> </w:t>
            </w:r>
            <w:r w:rsidR="006F3F79" w:rsidRPr="00A265B1">
              <w:rPr>
                <w:b w:val="0"/>
              </w:rPr>
              <w:t xml:space="preserve">with </w:t>
            </w:r>
            <w:r w:rsidR="0025299F" w:rsidRPr="00A265B1">
              <w:rPr>
                <w:b w:val="0"/>
              </w:rPr>
              <w:t>0.5</w:t>
            </w:r>
            <w:r w:rsidR="00906D1D" w:rsidRPr="00A265B1">
              <w:rPr>
                <w:b w:val="0"/>
              </w:rPr>
              <w:t xml:space="preserve"> Mbytes packet size</w:t>
            </w:r>
            <w:r w:rsidR="002B2D2C">
              <w:rPr>
                <w:b w:val="0"/>
              </w:rPr>
              <w:t>.</w:t>
            </w:r>
            <w:r w:rsidR="000C1536">
              <w:rPr>
                <w:b w:val="0"/>
              </w:rPr>
              <w:t xml:space="preserve"> </w:t>
            </w:r>
          </w:p>
          <w:p w14:paraId="5EB769FE" w14:textId="77777777" w:rsidR="00B709C5" w:rsidRDefault="002B2D2C" w:rsidP="002B2D2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</w:t>
            </w:r>
            <w:r w:rsidR="000C1536">
              <w:rPr>
                <w:b w:val="0"/>
              </w:rPr>
              <w:t>igh traffic load with ~70% resource utilization</w:t>
            </w:r>
            <w:r>
              <w:rPr>
                <w:b w:val="0"/>
              </w:rPr>
              <w:t xml:space="preserve"> for evaluations with max rank 2.</w:t>
            </w:r>
          </w:p>
          <w:p w14:paraId="49083CDF" w14:textId="33D63154" w:rsidR="002B2D2C" w:rsidRPr="00A265B1" w:rsidRDefault="002B2D2C" w:rsidP="002B2D2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Medium traffic load with ~50% resource utilization and low traffic load with ~20% resource utilization for evaluations with max rank 4.</w:t>
            </w:r>
          </w:p>
        </w:tc>
      </w:tr>
      <w:tr w:rsidR="00B709C5" w:rsidRPr="00087962" w14:paraId="0DF2EED1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D4C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rPr>
                <w:lang w:val="en-US"/>
              </w:rPr>
              <w:t>TRP</w:t>
            </w:r>
            <w:proofErr w:type="spellEnd"/>
            <w:r w:rsidRPr="00A265B1">
              <w:t xml:space="preserve"> association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1E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RSRP</w:t>
            </w:r>
            <w:proofErr w:type="spellEnd"/>
            <w:r w:rsidRPr="00A265B1">
              <w:rPr>
                <w:b w:val="0"/>
              </w:rPr>
              <w:t xml:space="preserve"> based</w:t>
            </w:r>
          </w:p>
          <w:p w14:paraId="488E161B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Handover margin = 0 dB</w:t>
            </w:r>
          </w:p>
        </w:tc>
      </w:tr>
      <w:tr w:rsidR="00B709C5" w:rsidRPr="00087962" w14:paraId="4F6CE13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9971" w14:textId="77777777" w:rsidR="00B709C5" w:rsidRPr="00A265B1" w:rsidRDefault="00B709C5" w:rsidP="00CA5792">
            <w:pPr>
              <w:pStyle w:val="NormalsmallspacingBold"/>
            </w:pPr>
            <w:r w:rsidRPr="00A265B1">
              <w:t>Transmission mode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C2047" w14:textId="351B1568" w:rsidR="002B2D2C" w:rsidRDefault="002B2D2C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 for evaluations with max rank 4 and low traffic load;</w:t>
            </w:r>
          </w:p>
          <w:p w14:paraId="7EEE2996" w14:textId="2FC1815A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MU-MIMO with </w:t>
            </w:r>
            <w:r w:rsidR="00906D1D" w:rsidRPr="00A265B1">
              <w:rPr>
                <w:b w:val="0"/>
              </w:rPr>
              <w:t>8</w:t>
            </w:r>
            <w:r w:rsidRPr="00A265B1">
              <w:rPr>
                <w:b w:val="0"/>
              </w:rPr>
              <w:t xml:space="preserve"> BS layers maximum</w:t>
            </w:r>
            <w:r w:rsidR="002B2D2C">
              <w:rPr>
                <w:b w:val="0"/>
              </w:rPr>
              <w:t xml:space="preserve"> for other cases</w:t>
            </w:r>
            <w:r w:rsidRPr="00A265B1">
              <w:rPr>
                <w:b w:val="0"/>
              </w:rPr>
              <w:t xml:space="preserve">; </w:t>
            </w:r>
          </w:p>
          <w:p w14:paraId="11BE5FC6" w14:textId="26D3FCAF" w:rsidR="00B709C5" w:rsidRPr="00A265B1" w:rsidRDefault="00B709C5" w:rsidP="00906D1D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Rank adaptation with max rank </w:t>
            </w:r>
            <w:r w:rsidR="00906D1D" w:rsidRPr="00A265B1">
              <w:rPr>
                <w:b w:val="0"/>
              </w:rPr>
              <w:t>2</w:t>
            </w:r>
            <w:r w:rsidRPr="00A265B1">
              <w:rPr>
                <w:b w:val="0"/>
              </w:rPr>
              <w:t xml:space="preserve"> </w:t>
            </w:r>
            <w:r w:rsidR="002B2D2C">
              <w:rPr>
                <w:b w:val="0"/>
              </w:rPr>
              <w:t>or 4</w:t>
            </w:r>
          </w:p>
        </w:tc>
      </w:tr>
      <w:tr w:rsidR="00B709C5" w:rsidRPr="00087962" w14:paraId="3B21E46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8386" w14:textId="77777777" w:rsidR="00B709C5" w:rsidRPr="00A265B1" w:rsidRDefault="00B709C5" w:rsidP="00CA5792">
            <w:pPr>
              <w:pStyle w:val="NormalsmallspacingBold"/>
            </w:pPr>
            <w:r w:rsidRPr="00A265B1">
              <w:t>Scheduling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7A4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Proportional Fair</w:t>
            </w:r>
          </w:p>
        </w:tc>
      </w:tr>
      <w:tr w:rsidR="00B709C5" w:rsidRPr="00087962" w14:paraId="3425A1E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387B4" w14:textId="77777777" w:rsidR="00B709C5" w:rsidRPr="00A265B1" w:rsidRDefault="00B709C5" w:rsidP="00CA5792">
            <w:pPr>
              <w:pStyle w:val="NormalsmallspacingBold"/>
            </w:pPr>
            <w:r w:rsidRPr="00A265B1">
              <w:t>OLLA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C0C9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10% </w:t>
            </w:r>
            <w:proofErr w:type="spellStart"/>
            <w:r w:rsidRPr="00A265B1">
              <w:rPr>
                <w:b w:val="0"/>
              </w:rPr>
              <w:t>BLER</w:t>
            </w:r>
            <w:proofErr w:type="spellEnd"/>
            <w:r w:rsidRPr="00A265B1">
              <w:rPr>
                <w:b w:val="0"/>
              </w:rPr>
              <w:t xml:space="preserve"> target</w:t>
            </w:r>
          </w:p>
        </w:tc>
      </w:tr>
      <w:tr w:rsidR="00B709C5" w:rsidRPr="00087962" w14:paraId="0F71D9DB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92B" w14:textId="77777777" w:rsidR="00B709C5" w:rsidRPr="00A265B1" w:rsidRDefault="00B709C5" w:rsidP="00CA5792">
            <w:pPr>
              <w:pStyle w:val="NormalsmallspacingBold"/>
            </w:pPr>
            <w:r w:rsidRPr="00A265B1">
              <w:t>MU-MIMO precoding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8B12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MMSE</w:t>
            </w:r>
            <w:proofErr w:type="spellEnd"/>
          </w:p>
        </w:tc>
      </w:tr>
      <w:tr w:rsidR="00B709C5" w:rsidRPr="00087962" w14:paraId="25332678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F66" w14:textId="77777777" w:rsidR="00B709C5" w:rsidRPr="00A265B1" w:rsidRDefault="00B709C5" w:rsidP="00CA5792">
            <w:pPr>
              <w:pStyle w:val="NormalsmallspacingBold"/>
            </w:pPr>
            <w:r w:rsidRPr="00A265B1">
              <w:t>Elevation beamforming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AF4E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One vertical beam per </w:t>
            </w:r>
            <w:proofErr w:type="spellStart"/>
            <w:r w:rsidRPr="00A265B1">
              <w:rPr>
                <w:b w:val="0"/>
              </w:rPr>
              <w:t>TXRU</w:t>
            </w:r>
            <w:proofErr w:type="spellEnd"/>
            <w:r w:rsidRPr="00A265B1">
              <w:rPr>
                <w:b w:val="0"/>
              </w:rPr>
              <w:t xml:space="preserve"> electrically down-tilted to 100 degrees</w:t>
            </w:r>
          </w:p>
        </w:tc>
      </w:tr>
      <w:tr w:rsidR="00B709C5" w:rsidRPr="00087962" w14:paraId="4005CE9F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88FC" w14:textId="77777777" w:rsidR="00B709C5" w:rsidRPr="00A265B1" w:rsidRDefault="00B709C5" w:rsidP="00CA5792">
            <w:pPr>
              <w:pStyle w:val="NormalsmallspacingBold"/>
            </w:pPr>
            <w:r w:rsidRPr="00A265B1">
              <w:t>UE receiver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F8A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MMSE</w:t>
            </w:r>
            <w:proofErr w:type="spellEnd"/>
            <w:r w:rsidRPr="00A265B1">
              <w:rPr>
                <w:b w:val="0"/>
              </w:rPr>
              <w:t>-IRC</w:t>
            </w:r>
          </w:p>
        </w:tc>
      </w:tr>
      <w:tr w:rsidR="00B709C5" w:rsidRPr="00087962" w14:paraId="77F384C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D31" w14:textId="77777777" w:rsidR="00B709C5" w:rsidRPr="00A265B1" w:rsidRDefault="00B709C5" w:rsidP="00CA5792">
            <w:pPr>
              <w:pStyle w:val="NormalsmallspacingBold"/>
            </w:pPr>
            <w:r w:rsidRPr="00A265B1">
              <w:t>UE noise figure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6C11" w14:textId="77777777" w:rsidR="00B709C5" w:rsidRPr="00A265B1" w:rsidRDefault="00B709C5" w:rsidP="00CA5792">
            <w:pPr>
              <w:pStyle w:val="NormalsmallspacingBold"/>
              <w:rPr>
                <w:b w:val="0"/>
                <w:lang w:val="ru-RU"/>
              </w:rPr>
            </w:pPr>
            <w:r w:rsidRPr="00A265B1">
              <w:rPr>
                <w:b w:val="0"/>
              </w:rPr>
              <w:t>9 dB</w:t>
            </w:r>
          </w:p>
        </w:tc>
      </w:tr>
      <w:tr w:rsidR="00B709C5" w:rsidRPr="00087962" w14:paraId="378C569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3790" w14:textId="77777777" w:rsidR="00B709C5" w:rsidRPr="00A265B1" w:rsidRDefault="00B709C5" w:rsidP="00CA5792">
            <w:pPr>
              <w:pStyle w:val="NormalsmallspacingBold"/>
            </w:pPr>
            <w:r w:rsidRPr="00A265B1">
              <w:t xml:space="preserve">Max number of </w:t>
            </w:r>
            <w:proofErr w:type="spellStart"/>
            <w:r w:rsidRPr="00A265B1">
              <w:t>HARQ</w:t>
            </w:r>
            <w:proofErr w:type="spellEnd"/>
            <w:r w:rsidRPr="00A265B1">
              <w:t xml:space="preserve"> transmissions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264A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</w:t>
            </w:r>
          </w:p>
        </w:tc>
      </w:tr>
      <w:tr w:rsidR="0098785E" w:rsidRPr="00087962" w14:paraId="7C45EC66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3076" w14:textId="0E6394C3" w:rsidR="0098785E" w:rsidRPr="00A265B1" w:rsidRDefault="0098785E" w:rsidP="00CA5792">
            <w:pPr>
              <w:pStyle w:val="NormalsmallspacingBold"/>
            </w:pPr>
            <w:r>
              <w:t>Coefficients quantization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73E5" w14:textId="77777777" w:rsidR="0098785E" w:rsidRDefault="0098785E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Rel. 15 Type II CSI: </w:t>
            </w:r>
          </w:p>
          <w:p w14:paraId="049A47B5" w14:textId="77777777" w:rsidR="003579CA" w:rsidRDefault="0098785E" w:rsidP="002B2D2C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>/8-</w:t>
            </w:r>
            <w:proofErr w:type="spellStart"/>
            <w:r>
              <w:rPr>
                <w:b w:val="0"/>
              </w:rPr>
              <w:t>PSK</w:t>
            </w:r>
            <w:proofErr w:type="spellEnd"/>
            <w:r>
              <w:rPr>
                <w:b w:val="0"/>
              </w:rPr>
              <w:t xml:space="preserve"> + WB/</w:t>
            </w:r>
            <w:proofErr w:type="spellStart"/>
            <w:r>
              <w:rPr>
                <w:b w:val="0"/>
              </w:rPr>
              <w:t>WB+SB</w:t>
            </w:r>
            <w:proofErr w:type="spellEnd"/>
            <w:r>
              <w:rPr>
                <w:b w:val="0"/>
              </w:rPr>
              <w:t xml:space="preserve"> amplitude</w:t>
            </w:r>
          </w:p>
          <w:p w14:paraId="6AA3EC03" w14:textId="77777777" w:rsidR="009D6959" w:rsidRDefault="009D6959" w:rsidP="009D6959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Rel. 16 Type II CSI:</w:t>
            </w:r>
          </w:p>
          <w:p w14:paraId="3DAEF6FC" w14:textId="4059AEA4" w:rsidR="009D6959" w:rsidRPr="009D6959" w:rsidRDefault="008F449A" w:rsidP="009D6959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r>
              <w:rPr>
                <w:b w:val="0"/>
              </w:rPr>
              <w:t xml:space="preserve">Agreed quantization scheme [4] with </w:t>
            </w:r>
            <w:r w:rsidR="009D6959">
              <w:rPr>
                <w:b w:val="0"/>
              </w:rPr>
              <w:t>8-</w:t>
            </w:r>
            <w:proofErr w:type="spellStart"/>
            <w:r w:rsidR="009D6959">
              <w:rPr>
                <w:b w:val="0"/>
              </w:rPr>
              <w:t>PSK</w:t>
            </w:r>
            <w:proofErr w:type="spellEnd"/>
            <w:r>
              <w:rPr>
                <w:b w:val="0"/>
              </w:rPr>
              <w:t xml:space="preserve"> phase quantization</w:t>
            </w:r>
          </w:p>
        </w:tc>
      </w:tr>
    </w:tbl>
    <w:p w14:paraId="21D06BC1" w14:textId="6FA02883" w:rsidR="0008491E" w:rsidRPr="00A265B1" w:rsidRDefault="0008491E" w:rsidP="00A265B1">
      <w:pPr>
        <w:overflowPunct/>
        <w:autoSpaceDE/>
        <w:autoSpaceDN/>
        <w:adjustRightInd/>
        <w:spacing w:after="0"/>
        <w:textAlignment w:val="auto"/>
        <w:rPr>
          <w:sz w:val="22"/>
          <w:highlight w:val="yellow"/>
          <w:lang w:eastAsia="zh-CN"/>
        </w:rPr>
      </w:pPr>
    </w:p>
    <w:p w14:paraId="78198B5C" w14:textId="77777777" w:rsidR="005A4631" w:rsidRPr="006D267C" w:rsidRDefault="005A4631" w:rsidP="00FF29D3">
      <w:pPr>
        <w:rPr>
          <w:sz w:val="22"/>
          <w:lang w:eastAsia="zh-CN"/>
        </w:rPr>
      </w:pPr>
    </w:p>
    <w:sectPr w:rsidR="005A4631" w:rsidRPr="006D267C" w:rsidSect="00733B1F">
      <w:headerReference w:type="even" r:id="rId58"/>
      <w:footerReference w:type="even" r:id="rId59"/>
      <w:footerReference w:type="default" r:id="rId6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45E95" w14:textId="77777777" w:rsidR="00E53A4D" w:rsidRDefault="00E53A4D">
      <w:r>
        <w:separator/>
      </w:r>
    </w:p>
  </w:endnote>
  <w:endnote w:type="continuationSeparator" w:id="0">
    <w:p w14:paraId="48C48539" w14:textId="77777777" w:rsidR="00E53A4D" w:rsidRDefault="00E5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C642B1" w:rsidRDefault="00C642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C642B1" w:rsidRDefault="00C642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C642B1" w:rsidRDefault="00C642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40F7">
      <w:rPr>
        <w:rStyle w:val="PageNumber"/>
      </w:rPr>
      <w:t>16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40F7">
      <w:rPr>
        <w:rStyle w:val="PageNumber"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39F94" w14:textId="77777777" w:rsidR="00E53A4D" w:rsidRDefault="00E53A4D">
      <w:r>
        <w:separator/>
      </w:r>
    </w:p>
  </w:footnote>
  <w:footnote w:type="continuationSeparator" w:id="0">
    <w:p w14:paraId="2CB2215D" w14:textId="77777777" w:rsidR="00E53A4D" w:rsidRDefault="00E53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C642B1" w:rsidRDefault="00C642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51DF"/>
    <w:multiLevelType w:val="hybridMultilevel"/>
    <w:tmpl w:val="5DE0F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E1050"/>
    <w:multiLevelType w:val="hybridMultilevel"/>
    <w:tmpl w:val="AA422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8010A"/>
    <w:multiLevelType w:val="hybridMultilevel"/>
    <w:tmpl w:val="249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9"/>
  </w:num>
  <w:num w:numId="7">
    <w:abstractNumId w:val="3"/>
  </w:num>
  <w:num w:numId="8">
    <w:abstractNumId w:val="21"/>
  </w:num>
  <w:num w:numId="9">
    <w:abstractNumId w:val="1"/>
  </w:num>
  <w:num w:numId="10">
    <w:abstractNumId w:val="2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23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9"/>
  </w:num>
  <w:num w:numId="21">
    <w:abstractNumId w:val="25"/>
  </w:num>
  <w:num w:numId="22">
    <w:abstractNumId w:val="26"/>
  </w:num>
  <w:num w:numId="23">
    <w:abstractNumId w:val="8"/>
  </w:num>
  <w:num w:numId="24">
    <w:abstractNumId w:val="24"/>
  </w:num>
  <w:num w:numId="25">
    <w:abstractNumId w:val="15"/>
  </w:num>
  <w:num w:numId="26">
    <w:abstractNumId w:val="4"/>
  </w:num>
  <w:num w:numId="27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835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591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30C"/>
    <w:rsid w:val="00031675"/>
    <w:rsid w:val="00031734"/>
    <w:rsid w:val="00031EDD"/>
    <w:rsid w:val="00032043"/>
    <w:rsid w:val="000321DC"/>
    <w:rsid w:val="00032A64"/>
    <w:rsid w:val="00032E77"/>
    <w:rsid w:val="00032E8F"/>
    <w:rsid w:val="00033180"/>
    <w:rsid w:val="000334D2"/>
    <w:rsid w:val="00033834"/>
    <w:rsid w:val="00033A55"/>
    <w:rsid w:val="00033AE8"/>
    <w:rsid w:val="00033E5C"/>
    <w:rsid w:val="00033EC5"/>
    <w:rsid w:val="000346A9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780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69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7F2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1A8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D15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87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27B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4F0F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B3A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5BD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447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D11"/>
    <w:rsid w:val="000E3F84"/>
    <w:rsid w:val="000E3FB2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99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46A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4F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64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172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E58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0EE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F2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28"/>
    <w:rsid w:val="001975B2"/>
    <w:rsid w:val="001975D9"/>
    <w:rsid w:val="00197A1F"/>
    <w:rsid w:val="00197C70"/>
    <w:rsid w:val="001A0204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EFA"/>
    <w:rsid w:val="001A2FD5"/>
    <w:rsid w:val="001A3037"/>
    <w:rsid w:val="001A30B0"/>
    <w:rsid w:val="001A30FB"/>
    <w:rsid w:val="001A35B2"/>
    <w:rsid w:val="001A36CF"/>
    <w:rsid w:val="001A3974"/>
    <w:rsid w:val="001A3A9E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04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305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7B7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2EB5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48F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5AAD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D4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AF6"/>
    <w:rsid w:val="00255C71"/>
    <w:rsid w:val="00256363"/>
    <w:rsid w:val="0025648C"/>
    <w:rsid w:val="002566C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1F6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07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873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0A"/>
    <w:rsid w:val="00285520"/>
    <w:rsid w:val="00285894"/>
    <w:rsid w:val="00285E28"/>
    <w:rsid w:val="00286487"/>
    <w:rsid w:val="00286631"/>
    <w:rsid w:val="00286656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E52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4D1A"/>
    <w:rsid w:val="002B5193"/>
    <w:rsid w:val="002B5307"/>
    <w:rsid w:val="002B5370"/>
    <w:rsid w:val="002B5499"/>
    <w:rsid w:val="002B5976"/>
    <w:rsid w:val="002B6385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25C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361"/>
    <w:rsid w:val="00324636"/>
    <w:rsid w:val="00324731"/>
    <w:rsid w:val="003249F8"/>
    <w:rsid w:val="0032561D"/>
    <w:rsid w:val="003259EB"/>
    <w:rsid w:val="00325CAF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37DEA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5CB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1E5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345"/>
    <w:rsid w:val="003665C5"/>
    <w:rsid w:val="0036675A"/>
    <w:rsid w:val="003668C9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1A5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899"/>
    <w:rsid w:val="00382903"/>
    <w:rsid w:val="00382C91"/>
    <w:rsid w:val="00382EAF"/>
    <w:rsid w:val="00382FAD"/>
    <w:rsid w:val="00383246"/>
    <w:rsid w:val="00383483"/>
    <w:rsid w:val="00383827"/>
    <w:rsid w:val="00383D4B"/>
    <w:rsid w:val="00383DDB"/>
    <w:rsid w:val="00383F15"/>
    <w:rsid w:val="003842A8"/>
    <w:rsid w:val="003848D9"/>
    <w:rsid w:val="00384A88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6F21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977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001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6E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2D7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235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AA4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E7A3A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55E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07E8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1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CE7"/>
    <w:rsid w:val="00422DB5"/>
    <w:rsid w:val="0042307B"/>
    <w:rsid w:val="00423326"/>
    <w:rsid w:val="00423921"/>
    <w:rsid w:val="004239EF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1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0E40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62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1A8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2E4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3E2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F4"/>
    <w:rsid w:val="00480B03"/>
    <w:rsid w:val="004810EC"/>
    <w:rsid w:val="00481423"/>
    <w:rsid w:val="0048148F"/>
    <w:rsid w:val="004814F6"/>
    <w:rsid w:val="00481607"/>
    <w:rsid w:val="00481655"/>
    <w:rsid w:val="00481ED4"/>
    <w:rsid w:val="00481FE8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7BC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2EE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2ED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198"/>
    <w:rsid w:val="004B3A42"/>
    <w:rsid w:val="004B3B28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E0D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1C91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B5C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6FDF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19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0F7"/>
    <w:rsid w:val="005041B2"/>
    <w:rsid w:val="00504639"/>
    <w:rsid w:val="00504733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2C3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0C3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71C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A6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49F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4A0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783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184"/>
    <w:rsid w:val="0055320C"/>
    <w:rsid w:val="0055344D"/>
    <w:rsid w:val="00553A2F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B2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6D8A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9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5E9C"/>
    <w:rsid w:val="0056636D"/>
    <w:rsid w:val="0056668C"/>
    <w:rsid w:val="005666A2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4A8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221"/>
    <w:rsid w:val="005829CC"/>
    <w:rsid w:val="00582E3D"/>
    <w:rsid w:val="00582F4E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91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DBB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AF7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7E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3DD"/>
    <w:rsid w:val="005F660A"/>
    <w:rsid w:val="005F6697"/>
    <w:rsid w:val="005F6B43"/>
    <w:rsid w:val="005F6C11"/>
    <w:rsid w:val="005F6C51"/>
    <w:rsid w:val="005F6DCF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5E65"/>
    <w:rsid w:val="006067A7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8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24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5A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CDB"/>
    <w:rsid w:val="00644E60"/>
    <w:rsid w:val="0064552C"/>
    <w:rsid w:val="006457B7"/>
    <w:rsid w:val="00645C7B"/>
    <w:rsid w:val="00645C8A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A90"/>
    <w:rsid w:val="00650CF1"/>
    <w:rsid w:val="00650D1E"/>
    <w:rsid w:val="00650EB8"/>
    <w:rsid w:val="00650F7C"/>
    <w:rsid w:val="00650F88"/>
    <w:rsid w:val="00650FBE"/>
    <w:rsid w:val="006513D5"/>
    <w:rsid w:val="006518B1"/>
    <w:rsid w:val="00651AD0"/>
    <w:rsid w:val="00651AD3"/>
    <w:rsid w:val="00651BCB"/>
    <w:rsid w:val="00651FA0"/>
    <w:rsid w:val="006529BA"/>
    <w:rsid w:val="00652BB4"/>
    <w:rsid w:val="006530C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21F"/>
    <w:rsid w:val="006763E2"/>
    <w:rsid w:val="006767B8"/>
    <w:rsid w:val="00677133"/>
    <w:rsid w:val="00677725"/>
    <w:rsid w:val="006800D1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AC"/>
    <w:rsid w:val="006868CB"/>
    <w:rsid w:val="0068721F"/>
    <w:rsid w:val="0068725C"/>
    <w:rsid w:val="00690078"/>
    <w:rsid w:val="0069088B"/>
    <w:rsid w:val="00690D12"/>
    <w:rsid w:val="00690E33"/>
    <w:rsid w:val="00690F0E"/>
    <w:rsid w:val="0069122F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4FF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021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BCE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4D1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731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2F24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920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00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2DB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4A7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437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1D2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65C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2CF8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E08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1EA2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202"/>
    <w:rsid w:val="00747446"/>
    <w:rsid w:val="0074769A"/>
    <w:rsid w:val="00747BD8"/>
    <w:rsid w:val="00747E09"/>
    <w:rsid w:val="00747F05"/>
    <w:rsid w:val="00747FE3"/>
    <w:rsid w:val="00750131"/>
    <w:rsid w:val="00750318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2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F4D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A61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9B5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014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29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7B5"/>
    <w:rsid w:val="007C49C4"/>
    <w:rsid w:val="007C4AE5"/>
    <w:rsid w:val="007C4BDD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59F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9F3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C0C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5F9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4A0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AB4"/>
    <w:rsid w:val="00811EF6"/>
    <w:rsid w:val="00812204"/>
    <w:rsid w:val="008123D5"/>
    <w:rsid w:val="008124FE"/>
    <w:rsid w:val="008127B0"/>
    <w:rsid w:val="008130C2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747"/>
    <w:rsid w:val="00816A08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6A8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67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F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60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45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DDB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0F17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BD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4DC6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2F6"/>
    <w:rsid w:val="008935C1"/>
    <w:rsid w:val="00893B3B"/>
    <w:rsid w:val="00893B70"/>
    <w:rsid w:val="00893CFF"/>
    <w:rsid w:val="00893DFC"/>
    <w:rsid w:val="00894304"/>
    <w:rsid w:val="008944EA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953"/>
    <w:rsid w:val="008D0B9F"/>
    <w:rsid w:val="008D13DC"/>
    <w:rsid w:val="008D149D"/>
    <w:rsid w:val="008D1D30"/>
    <w:rsid w:val="008D1E23"/>
    <w:rsid w:val="008D2461"/>
    <w:rsid w:val="008D24B5"/>
    <w:rsid w:val="008D27B6"/>
    <w:rsid w:val="008D2884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8F4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C80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A7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6FB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7F"/>
    <w:rsid w:val="009161BA"/>
    <w:rsid w:val="00916639"/>
    <w:rsid w:val="00916827"/>
    <w:rsid w:val="00916A4E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DEB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BEE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592"/>
    <w:rsid w:val="00927609"/>
    <w:rsid w:val="00927752"/>
    <w:rsid w:val="00927DC5"/>
    <w:rsid w:val="00930305"/>
    <w:rsid w:val="0093063D"/>
    <w:rsid w:val="00930967"/>
    <w:rsid w:val="00930A42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0C5"/>
    <w:rsid w:val="0093311E"/>
    <w:rsid w:val="0093396F"/>
    <w:rsid w:val="00933C28"/>
    <w:rsid w:val="00933C32"/>
    <w:rsid w:val="00933D61"/>
    <w:rsid w:val="00933DAA"/>
    <w:rsid w:val="00933DE4"/>
    <w:rsid w:val="009340E7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9D6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55E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BE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07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299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A5F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403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71B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1B4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42D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5C3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412"/>
    <w:rsid w:val="009D19C3"/>
    <w:rsid w:val="009D1CB5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4D0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AC0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329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3F33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2A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40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0ED"/>
    <w:rsid w:val="00A3317D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5CA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5E4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0E6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5B7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2BE1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97F46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8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88F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1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CFA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B5C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950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9F4"/>
    <w:rsid w:val="00AF4BC1"/>
    <w:rsid w:val="00AF4CC3"/>
    <w:rsid w:val="00AF4E51"/>
    <w:rsid w:val="00AF5021"/>
    <w:rsid w:val="00AF5342"/>
    <w:rsid w:val="00AF5363"/>
    <w:rsid w:val="00AF5655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D1C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997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053"/>
    <w:rsid w:val="00B25258"/>
    <w:rsid w:val="00B253EA"/>
    <w:rsid w:val="00B254EC"/>
    <w:rsid w:val="00B25585"/>
    <w:rsid w:val="00B25688"/>
    <w:rsid w:val="00B25A70"/>
    <w:rsid w:val="00B25BD8"/>
    <w:rsid w:val="00B25DD1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DC7"/>
    <w:rsid w:val="00B31E5F"/>
    <w:rsid w:val="00B325C3"/>
    <w:rsid w:val="00B32607"/>
    <w:rsid w:val="00B326BE"/>
    <w:rsid w:val="00B32821"/>
    <w:rsid w:val="00B3289C"/>
    <w:rsid w:val="00B32CE3"/>
    <w:rsid w:val="00B3331B"/>
    <w:rsid w:val="00B33595"/>
    <w:rsid w:val="00B3363A"/>
    <w:rsid w:val="00B33808"/>
    <w:rsid w:val="00B3380B"/>
    <w:rsid w:val="00B338EF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81B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16C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7A9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CA1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AD"/>
    <w:rsid w:val="00B74A0D"/>
    <w:rsid w:val="00B74D13"/>
    <w:rsid w:val="00B74D54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804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69E"/>
    <w:rsid w:val="00B83AC3"/>
    <w:rsid w:val="00B83D8E"/>
    <w:rsid w:val="00B83DF6"/>
    <w:rsid w:val="00B8408E"/>
    <w:rsid w:val="00B847B6"/>
    <w:rsid w:val="00B84920"/>
    <w:rsid w:val="00B84BE8"/>
    <w:rsid w:val="00B84F36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305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420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4EBC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0B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41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B00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67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074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03D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0EBD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6D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69DE"/>
    <w:rsid w:val="00C270CE"/>
    <w:rsid w:val="00C274BE"/>
    <w:rsid w:val="00C279E2"/>
    <w:rsid w:val="00C27E01"/>
    <w:rsid w:val="00C301B1"/>
    <w:rsid w:val="00C301D0"/>
    <w:rsid w:val="00C3042A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8EF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C7D"/>
    <w:rsid w:val="00C413FE"/>
    <w:rsid w:val="00C4157B"/>
    <w:rsid w:val="00C41634"/>
    <w:rsid w:val="00C42130"/>
    <w:rsid w:val="00C4214B"/>
    <w:rsid w:val="00C42656"/>
    <w:rsid w:val="00C42784"/>
    <w:rsid w:val="00C429E1"/>
    <w:rsid w:val="00C42F35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030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A58"/>
    <w:rsid w:val="00C61FD6"/>
    <w:rsid w:val="00C62027"/>
    <w:rsid w:val="00C62163"/>
    <w:rsid w:val="00C624BA"/>
    <w:rsid w:val="00C62997"/>
    <w:rsid w:val="00C62BE7"/>
    <w:rsid w:val="00C62C31"/>
    <w:rsid w:val="00C62FB5"/>
    <w:rsid w:val="00C62FBB"/>
    <w:rsid w:val="00C633AB"/>
    <w:rsid w:val="00C6343A"/>
    <w:rsid w:val="00C63CFF"/>
    <w:rsid w:val="00C6419F"/>
    <w:rsid w:val="00C642B1"/>
    <w:rsid w:val="00C64376"/>
    <w:rsid w:val="00C64626"/>
    <w:rsid w:val="00C64849"/>
    <w:rsid w:val="00C648E3"/>
    <w:rsid w:val="00C64EDC"/>
    <w:rsid w:val="00C6528F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B9"/>
    <w:rsid w:val="00C732C5"/>
    <w:rsid w:val="00C7357D"/>
    <w:rsid w:val="00C7370E"/>
    <w:rsid w:val="00C73905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1D0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AAD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0F"/>
    <w:rsid w:val="00C96127"/>
    <w:rsid w:val="00C969F6"/>
    <w:rsid w:val="00C96FE0"/>
    <w:rsid w:val="00C971F8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0D"/>
    <w:rsid w:val="00CA0EAB"/>
    <w:rsid w:val="00CA114D"/>
    <w:rsid w:val="00CA1225"/>
    <w:rsid w:val="00CA18D2"/>
    <w:rsid w:val="00CA1B09"/>
    <w:rsid w:val="00CA2124"/>
    <w:rsid w:val="00CA2919"/>
    <w:rsid w:val="00CA2C56"/>
    <w:rsid w:val="00CA2C80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0FD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CA6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9C8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16"/>
    <w:rsid w:val="00CD18FD"/>
    <w:rsid w:val="00CD1B57"/>
    <w:rsid w:val="00CD1E74"/>
    <w:rsid w:val="00CD21D5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DF0"/>
    <w:rsid w:val="00CD6E0B"/>
    <w:rsid w:val="00CD7324"/>
    <w:rsid w:val="00CD7597"/>
    <w:rsid w:val="00CD787F"/>
    <w:rsid w:val="00CD7920"/>
    <w:rsid w:val="00CD7999"/>
    <w:rsid w:val="00CE025E"/>
    <w:rsid w:val="00CE030D"/>
    <w:rsid w:val="00CE0312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8D7"/>
    <w:rsid w:val="00CE5DC1"/>
    <w:rsid w:val="00CE5E50"/>
    <w:rsid w:val="00CE616C"/>
    <w:rsid w:val="00CE6671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BCA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460"/>
    <w:rsid w:val="00D105EB"/>
    <w:rsid w:val="00D1095B"/>
    <w:rsid w:val="00D10996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05"/>
    <w:rsid w:val="00D17391"/>
    <w:rsid w:val="00D174E5"/>
    <w:rsid w:val="00D1770D"/>
    <w:rsid w:val="00D17761"/>
    <w:rsid w:val="00D17F37"/>
    <w:rsid w:val="00D20171"/>
    <w:rsid w:val="00D2018F"/>
    <w:rsid w:val="00D20204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9C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234"/>
    <w:rsid w:val="00D4756A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51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1CE7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7EC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2EBF"/>
    <w:rsid w:val="00D83401"/>
    <w:rsid w:val="00D83713"/>
    <w:rsid w:val="00D838FF"/>
    <w:rsid w:val="00D83A89"/>
    <w:rsid w:val="00D83B50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742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195"/>
    <w:rsid w:val="00D96DD2"/>
    <w:rsid w:val="00D96DF2"/>
    <w:rsid w:val="00D97E86"/>
    <w:rsid w:val="00DA07F1"/>
    <w:rsid w:val="00DA0A1E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88D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667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37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5CFA"/>
    <w:rsid w:val="00DC616E"/>
    <w:rsid w:val="00DC65D8"/>
    <w:rsid w:val="00DC6A94"/>
    <w:rsid w:val="00DC6AE1"/>
    <w:rsid w:val="00DC6FE4"/>
    <w:rsid w:val="00DC703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8B9"/>
    <w:rsid w:val="00DD49D3"/>
    <w:rsid w:val="00DD4D7C"/>
    <w:rsid w:val="00DD57D3"/>
    <w:rsid w:val="00DD586A"/>
    <w:rsid w:val="00DD5A32"/>
    <w:rsid w:val="00DD5B15"/>
    <w:rsid w:val="00DD6083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D7E1E"/>
    <w:rsid w:val="00DE0171"/>
    <w:rsid w:val="00DE0264"/>
    <w:rsid w:val="00DE0333"/>
    <w:rsid w:val="00DE044F"/>
    <w:rsid w:val="00DE0558"/>
    <w:rsid w:val="00DE0831"/>
    <w:rsid w:val="00DE0DD5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542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A3E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ADB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160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2E5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6E2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1E4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AC2"/>
    <w:rsid w:val="00E52CCE"/>
    <w:rsid w:val="00E52DCB"/>
    <w:rsid w:val="00E52F76"/>
    <w:rsid w:val="00E5315C"/>
    <w:rsid w:val="00E538E0"/>
    <w:rsid w:val="00E53A0F"/>
    <w:rsid w:val="00E53A4D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0E74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989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BE8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157"/>
    <w:rsid w:val="00E83280"/>
    <w:rsid w:val="00E832C9"/>
    <w:rsid w:val="00E83406"/>
    <w:rsid w:val="00E83469"/>
    <w:rsid w:val="00E83E6E"/>
    <w:rsid w:val="00E8400C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09E1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2B1C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6E7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6EF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33F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2E90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00C"/>
    <w:rsid w:val="00F439C5"/>
    <w:rsid w:val="00F44833"/>
    <w:rsid w:val="00F44A07"/>
    <w:rsid w:val="00F44E08"/>
    <w:rsid w:val="00F46074"/>
    <w:rsid w:val="00F465C1"/>
    <w:rsid w:val="00F465F2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1761"/>
    <w:rsid w:val="00F51773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735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97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45C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3AA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EF"/>
    <w:rsid w:val="00FA5CEE"/>
    <w:rsid w:val="00FA5E21"/>
    <w:rsid w:val="00FA5EB9"/>
    <w:rsid w:val="00FA5FD2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3E2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ED6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D2F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6D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条目 Char,cap1 Char,cap2 Char,cap11 Char1,Légende-figure Char1,Légende-figure Char Char,Beschrifubg Char,Beschriftung Char Char"/>
    <w:link w:val="Caption"/>
    <w:uiPriority w:val="99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3653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chart" Target="charts/chart1.xml"/><Relationship Id="rId39" Type="http://schemas.openxmlformats.org/officeDocument/2006/relationships/image" Target="media/image9.wmf"/><Relationship Id="rId21" Type="http://schemas.openxmlformats.org/officeDocument/2006/relationships/oleObject" Target="embeddings/oleObject6.bin"/><Relationship Id="rId34" Type="http://schemas.openxmlformats.org/officeDocument/2006/relationships/hyperlink" Target="file:///C:\Users\seunghee\Documents\!Works\3gpp\!3gppmeeting\ran1\190408%20R1-96b_Xian_China\OnMeeting\Docs\R1-1905629.zip" TargetMode="External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8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chart" Target="charts/chart4.xml"/><Relationship Id="rId41" Type="http://schemas.openxmlformats.org/officeDocument/2006/relationships/image" Target="media/image10.wmf"/><Relationship Id="rId54" Type="http://schemas.openxmlformats.org/officeDocument/2006/relationships/oleObject" Target="embeddings/oleObject17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emf"/><Relationship Id="rId32" Type="http://schemas.openxmlformats.org/officeDocument/2006/relationships/chart" Target="charts/chart5.xml"/><Relationship Id="rId37" Type="http://schemas.openxmlformats.org/officeDocument/2006/relationships/chart" Target="charts/chart9.xml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openxmlformats.org/officeDocument/2006/relationships/oleObject" Target="embeddings/oleObject16.bin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chart" Target="charts/chart3.xml"/><Relationship Id="rId36" Type="http://schemas.openxmlformats.org/officeDocument/2006/relationships/chart" Target="charts/chart8.xml"/><Relationship Id="rId49" Type="http://schemas.openxmlformats.org/officeDocument/2006/relationships/image" Target="media/image14.wmf"/><Relationship Id="rId57" Type="http://schemas.openxmlformats.org/officeDocument/2006/relationships/oleObject" Target="embeddings/oleObject20.bin"/><Relationship Id="rId61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1.bin"/><Relationship Id="rId52" Type="http://schemas.openxmlformats.org/officeDocument/2006/relationships/image" Target="media/image15.wmf"/><Relationship Id="rId60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chart" Target="charts/chart2.xml"/><Relationship Id="rId30" Type="http://schemas.openxmlformats.org/officeDocument/2006/relationships/image" Target="media/image8.wmf"/><Relationship Id="rId35" Type="http://schemas.openxmlformats.org/officeDocument/2006/relationships/chart" Target="charts/chart7.xml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9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package" Target="embeddings/Microsoft_Visio_Drawing1.vsdx"/><Relationship Id="rId33" Type="http://schemas.openxmlformats.org/officeDocument/2006/relationships/chart" Target="charts/chart6.xml"/><Relationship Id="rId38" Type="http://schemas.openxmlformats.org/officeDocument/2006/relationships/chart" Target="charts/chart10.xml"/><Relationship Id="rId46" Type="http://schemas.openxmlformats.org/officeDocument/2006/relationships/oleObject" Target="embeddings/oleObject12.bin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20MHz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MU-CSI\TypeII_CSI_evaluations\Compression%20parameters_overhead&amp;throughput_RU=50_v3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20MHz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50MHz_v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50MHz_v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M_K0_values\Compression%20parameters_overhead&amp;throughpu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M_K0_values\Compression%20parameters_overhead&amp;throughpu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MU-CSI\TypeII_CSI_evaluations\Compression%20parameters_overhead&amp;throughput_RU=20_v3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MU-CSI\TypeII_CSI_evaluations\Compression%20parameters_overhead&amp;throughput_RU=20_v3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MU-CSI\TypeII_CSI_evaluations\Compression%20parameters_overhead&amp;throughput_RU=50_v3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0</c:v>
                </c:pt>
                <c:pt idx="1">
                  <c:v>2.5089526242352944</c:v>
                </c:pt>
                <c:pt idx="2">
                  <c:v>4.368354208205405</c:v>
                </c:pt>
                <c:pt idx="3">
                  <c:v>7.2770598748059356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229</c:v>
                </c:pt>
                <c:pt idx="1">
                  <c:v>327</c:v>
                </c:pt>
                <c:pt idx="2">
                  <c:v>351</c:v>
                </c:pt>
                <c:pt idx="3">
                  <c:v>521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-1.5071494848416966</c:v>
                </c:pt>
                <c:pt idx="1">
                  <c:v>5.9323764082918506</c:v>
                </c:pt>
                <c:pt idx="2">
                  <c:v>5.4760986841026815</c:v>
                </c:pt>
                <c:pt idx="3">
                  <c:v>10.269701398566733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231</c:v>
                </c:pt>
                <c:pt idx="1">
                  <c:v>329</c:v>
                </c:pt>
                <c:pt idx="2">
                  <c:v>353</c:v>
                </c:pt>
                <c:pt idx="3">
                  <c:v>523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-1.4946822378814617</c:v>
                </c:pt>
                <c:pt idx="1">
                  <c:v>5.7255210841253845</c:v>
                </c:pt>
                <c:pt idx="2">
                  <c:v>5.3096022089278883</c:v>
                </c:pt>
                <c:pt idx="3">
                  <c:v>11.006529062553504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239</c:v>
                </c:pt>
                <c:pt idx="1">
                  <c:v>339</c:v>
                </c:pt>
                <c:pt idx="2">
                  <c:v>403</c:v>
                </c:pt>
                <c:pt idx="3">
                  <c:v>599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-5.109518622282117</c:v>
                </c:pt>
                <c:pt idx="1">
                  <c:v>3.6579481904058353</c:v>
                </c:pt>
                <c:pt idx="2">
                  <c:v>4.4215911599229329</c:v>
                </c:pt>
                <c:pt idx="3">
                  <c:v>11.402625209790095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9166232"/>
        <c:axId val="7891646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(relative)'!$L$12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-15.447342426825772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89166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64664"/>
        <c:crosses val="autoZero"/>
        <c:crossBetween val="midCat"/>
      </c:valAx>
      <c:valAx>
        <c:axId val="789164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66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95% </a:t>
            </a:r>
            <a:r>
              <a:rPr lang="en-US" baseline="0"/>
              <a:t>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(relative)'!$F$31:$F$33</c:f>
              <c:numCache>
                <c:formatCode>General</c:formatCode>
                <c:ptCount val="3"/>
                <c:pt idx="0">
                  <c:v>0</c:v>
                </c:pt>
                <c:pt idx="1">
                  <c:v>2.0934583720147337</c:v>
                </c:pt>
                <c:pt idx="2">
                  <c:v>2.0907827962016512</c:v>
                </c:pt>
              </c:numCache>
            </c:numRef>
          </c:yVal>
          <c:smooth val="0"/>
        </c:ser>
        <c:ser>
          <c:idx val="3"/>
          <c:order val="3"/>
          <c:tx>
            <c:v>Alt6E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(relative)'!$I$31:$I$33</c:f>
              <c:numCache>
                <c:formatCode>General</c:formatCode>
                <c:ptCount val="3"/>
                <c:pt idx="0">
                  <c:v>12.051173511421197</c:v>
                </c:pt>
                <c:pt idx="1">
                  <c:v>14.854266406334315</c:v>
                </c:pt>
                <c:pt idx="2">
                  <c:v>15.867427827444857</c:v>
                </c:pt>
              </c:numCache>
            </c:numRef>
          </c:yVal>
          <c:smooth val="0"/>
        </c:ser>
        <c:ser>
          <c:idx val="4"/>
          <c:order val="4"/>
          <c:tx>
            <c:v>Alt2B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(relative)'!$J$7:$J$9</c:f>
              <c:numCache>
                <c:formatCode>General</c:formatCode>
                <c:ptCount val="3"/>
                <c:pt idx="0">
                  <c:v>263</c:v>
                </c:pt>
                <c:pt idx="1">
                  <c:v>363</c:v>
                </c:pt>
                <c:pt idx="2">
                  <c:v>591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(relative)'!$J$31:$J$33</c:f>
              <c:numCache>
                <c:formatCode>General</c:formatCode>
                <c:ptCount val="3"/>
                <c:pt idx="0">
                  <c:v>12.05081269332049</c:v>
                </c:pt>
                <c:pt idx="1">
                  <c:v>12.053037798280087</c:v>
                </c:pt>
                <c:pt idx="2">
                  <c:v>17.799585490951131</c:v>
                </c:pt>
              </c:numCache>
              <c:extLst xmlns:c15="http://schemas.microsoft.com/office/drawing/2012/chart"/>
            </c:numRef>
          </c:yVal>
          <c:smooth val="0"/>
        </c:ser>
        <c:ser>
          <c:idx val="6"/>
          <c:order val="6"/>
          <c:tx>
            <c:v>Alt3C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(relative)'!$L$7:$L$9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543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(relative)'!$L$31:$L$33</c:f>
              <c:numCache>
                <c:formatCode>General</c:formatCode>
                <c:ptCount val="3"/>
                <c:pt idx="0">
                  <c:v>12.051745558061079</c:v>
                </c:pt>
                <c:pt idx="1">
                  <c:v>14.854602324211342</c:v>
                </c:pt>
                <c:pt idx="2">
                  <c:v>14.854030549294595</c:v>
                </c:pt>
              </c:numCache>
              <c:extLst xmlns:c15="http://schemas.microsoft.com/office/drawing/2012/chart"/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86016"/>
        <c:axId val="73508484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(relative)'!$G$31:$G$33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14.115121920527351</c:v>
                      </c:pt>
                      <c:pt idx="1">
                        <c:v>14.852410032115682</c:v>
                      </c:pt>
                      <c:pt idx="2">
                        <c:v>20.892423920231629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v>Alt0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(relative)'!$H$7:$H$9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295</c:v>
                      </c:pt>
                      <c:pt idx="1">
                        <c:v>395</c:v>
                      </c:pt>
                      <c:pt idx="2">
                        <c:v>639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(relative)'!$H$31:$H$33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12.05</c:v>
                      </c:pt>
                      <c:pt idx="1">
                        <c:v>14.854916090032532</c:v>
                      </c:pt>
                      <c:pt idx="2">
                        <c:v>15.632604930479577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v>Alt2B_2</c:v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(relative)'!$K$7:$K$9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247</c:v>
                      </c:pt>
                      <c:pt idx="1">
                        <c:v>347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(relative)'!$K$31:$K$33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11.009721979140629</c:v>
                      </c:pt>
                      <c:pt idx="1">
                        <c:v>12.049753327902613</c:v>
                      </c:pt>
                      <c:pt idx="2">
                        <c:v>15.863024333803066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35086016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4840"/>
        <c:crosses val="autoZero"/>
        <c:crossBetween val="midCat"/>
      </c:valAx>
      <c:valAx>
        <c:axId val="735084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60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0</c:v>
                </c:pt>
                <c:pt idx="1">
                  <c:v>0.87928634963969632</c:v>
                </c:pt>
                <c:pt idx="2">
                  <c:v>2.3028053392000869</c:v>
                </c:pt>
                <c:pt idx="3">
                  <c:v>6.490865849425842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229</c:v>
                </c:pt>
                <c:pt idx="1">
                  <c:v>327</c:v>
                </c:pt>
                <c:pt idx="2">
                  <c:v>351</c:v>
                </c:pt>
                <c:pt idx="3">
                  <c:v>521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-2.8684076011762483</c:v>
                </c:pt>
                <c:pt idx="1">
                  <c:v>5.5203292411071025</c:v>
                </c:pt>
                <c:pt idx="2">
                  <c:v>5.7097941156112109</c:v>
                </c:pt>
                <c:pt idx="3">
                  <c:v>11.006851643894011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231</c:v>
                </c:pt>
                <c:pt idx="1">
                  <c:v>329</c:v>
                </c:pt>
                <c:pt idx="2">
                  <c:v>353</c:v>
                </c:pt>
                <c:pt idx="3">
                  <c:v>523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-0.69255864124619926</c:v>
                </c:pt>
                <c:pt idx="1">
                  <c:v>5.9080920983810348</c:v>
                </c:pt>
                <c:pt idx="2">
                  <c:v>5.3314761684476464</c:v>
                </c:pt>
                <c:pt idx="3">
                  <c:v>13.208168997344272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239</c:v>
                </c:pt>
                <c:pt idx="1">
                  <c:v>339</c:v>
                </c:pt>
                <c:pt idx="2">
                  <c:v>403</c:v>
                </c:pt>
                <c:pt idx="3">
                  <c:v>599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-4.4957340355456736</c:v>
                </c:pt>
                <c:pt idx="1">
                  <c:v>1.0442623600656731</c:v>
                </c:pt>
                <c:pt idx="2">
                  <c:v>2.6710407617589249</c:v>
                </c:pt>
                <c:pt idx="3">
                  <c:v>12.778399728471147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9175640"/>
        <c:axId val="78917289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(relative)'!$L$20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-18.9287621848637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89175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72896"/>
        <c:crosses val="autoZero"/>
        <c:crossBetween val="midCat"/>
      </c:valAx>
      <c:valAx>
        <c:axId val="789172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756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0</c:v>
                </c:pt>
                <c:pt idx="1">
                  <c:v>2.7978500681085539</c:v>
                </c:pt>
                <c:pt idx="2">
                  <c:v>3.6370014447931531</c:v>
                </c:pt>
                <c:pt idx="3">
                  <c:v>7.6513552551787711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287</c:v>
                </c:pt>
                <c:pt idx="1">
                  <c:v>409</c:v>
                </c:pt>
                <c:pt idx="2">
                  <c:v>449</c:v>
                </c:pt>
                <c:pt idx="3">
                  <c:v>667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1.5738437287652562</c:v>
                </c:pt>
                <c:pt idx="1">
                  <c:v>8.4718177351106547</c:v>
                </c:pt>
                <c:pt idx="2">
                  <c:v>8.1627744344047404</c:v>
                </c:pt>
                <c:pt idx="3">
                  <c:v>14.046799095339058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291</c:v>
                </c:pt>
                <c:pt idx="1">
                  <c:v>413</c:v>
                </c:pt>
                <c:pt idx="2">
                  <c:v>453</c:v>
                </c:pt>
                <c:pt idx="3">
                  <c:v>671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2.3728410643679476</c:v>
                </c:pt>
                <c:pt idx="1">
                  <c:v>7.9532812641572415</c:v>
                </c:pt>
                <c:pt idx="2">
                  <c:v>8.7924628651433459</c:v>
                </c:pt>
                <c:pt idx="3">
                  <c:v>14.267343800305966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335</c:v>
                </c:pt>
                <c:pt idx="1">
                  <c:v>483</c:v>
                </c:pt>
                <c:pt idx="2">
                  <c:v>499</c:v>
                </c:pt>
                <c:pt idx="3">
                  <c:v>743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1.6887168984022871</c:v>
                </c:pt>
                <c:pt idx="1">
                  <c:v>7.6250532352275746</c:v>
                </c:pt>
                <c:pt idx="2">
                  <c:v>7.6201827128032473</c:v>
                </c:pt>
                <c:pt idx="3">
                  <c:v>14.488929910289849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9176032"/>
        <c:axId val="789173680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(relative)'!$L$12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-14.679906916629971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89176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73680"/>
        <c:crosses val="autoZero"/>
        <c:crossBetween val="midCat"/>
      </c:valAx>
      <c:valAx>
        <c:axId val="789173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76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0</c:v>
                </c:pt>
                <c:pt idx="1">
                  <c:v>3.5188187017860084</c:v>
                </c:pt>
                <c:pt idx="2">
                  <c:v>3.2864688648279516</c:v>
                </c:pt>
                <c:pt idx="3">
                  <c:v>11.64251267956149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287</c:v>
                </c:pt>
                <c:pt idx="1">
                  <c:v>409</c:v>
                </c:pt>
                <c:pt idx="2">
                  <c:v>449</c:v>
                </c:pt>
                <c:pt idx="3">
                  <c:v>667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-1.1816479350410081</c:v>
                </c:pt>
                <c:pt idx="1">
                  <c:v>6.7196728456027977</c:v>
                </c:pt>
                <c:pt idx="2">
                  <c:v>10.433140468402957</c:v>
                </c:pt>
                <c:pt idx="3">
                  <c:v>21.132833555223705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291</c:v>
                </c:pt>
                <c:pt idx="1">
                  <c:v>413</c:v>
                </c:pt>
                <c:pt idx="2">
                  <c:v>453</c:v>
                </c:pt>
                <c:pt idx="3">
                  <c:v>671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1.9854006201683649</c:v>
                </c:pt>
                <c:pt idx="1">
                  <c:v>10.475531513675218</c:v>
                </c:pt>
                <c:pt idx="2">
                  <c:v>9.5723632784376012</c:v>
                </c:pt>
                <c:pt idx="3">
                  <c:v>19.382217373544599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335</c:v>
                </c:pt>
                <c:pt idx="1">
                  <c:v>483</c:v>
                </c:pt>
                <c:pt idx="2">
                  <c:v>499</c:v>
                </c:pt>
                <c:pt idx="3">
                  <c:v>743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-4.5829890573925613</c:v>
                </c:pt>
                <c:pt idx="1">
                  <c:v>8.410521363984703</c:v>
                </c:pt>
                <c:pt idx="2">
                  <c:v>8.9936313901358922</c:v>
                </c:pt>
                <c:pt idx="3">
                  <c:v>18.728765976190644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9174072"/>
        <c:axId val="73508954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(relative)'!$L$20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-26.348673900315955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891740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[bits]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9544"/>
        <c:crosses val="autoZero"/>
        <c:crossBetween val="midCat"/>
      </c:valAx>
      <c:valAx>
        <c:axId val="735089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740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(relative)'!$M$4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(relative)'!$M$12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(relative)'!$K$5:$K$8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(relative)'!$K$13:$K$16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(relative)'!$E$5:$G$5</c:f>
              <c:numCache>
                <c:formatCode>General</c:formatCode>
                <c:ptCount val="3"/>
                <c:pt idx="0">
                  <c:v>121</c:v>
                </c:pt>
                <c:pt idx="1">
                  <c:v>171</c:v>
                </c:pt>
                <c:pt idx="2">
                  <c:v>221</c:v>
                </c:pt>
              </c:numCache>
            </c:numRef>
          </c:xVal>
          <c:yVal>
            <c:numRef>
              <c:f>'Overhead vs. Thrput (relative)'!$E$13:$G$13</c:f>
              <c:numCache>
                <c:formatCode>General</c:formatCode>
                <c:ptCount val="3"/>
                <c:pt idx="0">
                  <c:v>4.5378316537418417</c:v>
                </c:pt>
                <c:pt idx="1">
                  <c:v>11.66865049599215</c:v>
                </c:pt>
                <c:pt idx="2">
                  <c:v>14.365486516699665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(relative)'!$E$6:$G$6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399</c:v>
                </c:pt>
              </c:numCache>
            </c:numRef>
          </c:xVal>
          <c:yVal>
            <c:numRef>
              <c:f>'Overhead vs. Thrput (relative)'!$E$14:$G$14</c:f>
              <c:numCache>
                <c:formatCode>General</c:formatCode>
                <c:ptCount val="3"/>
                <c:pt idx="0">
                  <c:v>13.32431190436445</c:v>
                </c:pt>
                <c:pt idx="1">
                  <c:v>20.078361225137662</c:v>
                </c:pt>
                <c:pt idx="2">
                  <c:v>22.416141072644802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(relative)'!$E$7:$G$7</c:f>
              <c:numCache>
                <c:formatCode>General</c:formatCode>
                <c:ptCount val="3"/>
                <c:pt idx="0">
                  <c:v>325</c:v>
                </c:pt>
                <c:pt idx="1">
                  <c:v>495</c:v>
                </c:pt>
                <c:pt idx="2">
                  <c:v>665</c:v>
                </c:pt>
              </c:numCache>
            </c:numRef>
          </c:xVal>
          <c:yVal>
            <c:numRef>
              <c:f>'Overhead vs. Thrput (relative)'!$E$15:$G$15</c:f>
              <c:numCache>
                <c:formatCode>General</c:formatCode>
                <c:ptCount val="3"/>
                <c:pt idx="0">
                  <c:v>19.716590996873371</c:v>
                </c:pt>
                <c:pt idx="1">
                  <c:v>25.250480354170591</c:v>
                </c:pt>
                <c:pt idx="2">
                  <c:v>27.954645440608683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(relative)'!$E$8:$G$8</c:f>
              <c:numCache>
                <c:formatCode>General</c:formatCode>
                <c:ptCount val="3"/>
                <c:pt idx="0">
                  <c:v>447</c:v>
                </c:pt>
                <c:pt idx="1">
                  <c:v>689</c:v>
                </c:pt>
                <c:pt idx="2">
                  <c:v>929</c:v>
                </c:pt>
              </c:numCache>
            </c:numRef>
          </c:xVal>
          <c:yVal>
            <c:numRef>
              <c:f>'Overhead vs. Thrput (relative)'!$E$16:$G$16</c:f>
              <c:numCache>
                <c:formatCode>General</c:formatCode>
                <c:ptCount val="3"/>
                <c:pt idx="0">
                  <c:v>23.392959333866024</c:v>
                </c:pt>
                <c:pt idx="1">
                  <c:v>28.789463591742436</c:v>
                </c:pt>
                <c:pt idx="2">
                  <c:v>29.55239758541466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91896"/>
        <c:axId val="735089936"/>
      </c:scatterChart>
      <c:valAx>
        <c:axId val="7350918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9936"/>
        <c:crosses val="autoZero"/>
        <c:crossBetween val="midCat"/>
      </c:valAx>
      <c:valAx>
        <c:axId val="735089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</a:t>
                </a:r>
                <a:r>
                  <a:rPr lang="en-US" baseline="0"/>
                  <a:t>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918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(relative)'!$M$4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(relative)'!$M$20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(relative)'!$K$5:$K$8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(relative)'!$K$21:$K$24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(relative)'!$E$5:$G$5</c:f>
              <c:numCache>
                <c:formatCode>General</c:formatCode>
                <c:ptCount val="3"/>
                <c:pt idx="0">
                  <c:v>121</c:v>
                </c:pt>
                <c:pt idx="1">
                  <c:v>171</c:v>
                </c:pt>
                <c:pt idx="2">
                  <c:v>221</c:v>
                </c:pt>
              </c:numCache>
            </c:numRef>
          </c:xVal>
          <c:yVal>
            <c:numRef>
              <c:f>'Overhead vs. Thrput (relative)'!$E$21:$G$21</c:f>
              <c:numCache>
                <c:formatCode>General</c:formatCode>
                <c:ptCount val="3"/>
                <c:pt idx="0">
                  <c:v>5.6925880378020155</c:v>
                </c:pt>
                <c:pt idx="1">
                  <c:v>13.546204361939274</c:v>
                </c:pt>
                <c:pt idx="2">
                  <c:v>16.741389460197432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(relative)'!$E$6:$G$6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399</c:v>
                </c:pt>
              </c:numCache>
            </c:numRef>
          </c:xVal>
          <c:yVal>
            <c:numRef>
              <c:f>'Overhead vs. Thrput (relative)'!$E$22:$G$22</c:f>
              <c:numCache>
                <c:formatCode>General</c:formatCode>
                <c:ptCount val="3"/>
                <c:pt idx="0">
                  <c:v>17.446956661978131</c:v>
                </c:pt>
                <c:pt idx="1">
                  <c:v>21.879745205665536</c:v>
                </c:pt>
                <c:pt idx="2">
                  <c:v>26.611151992967685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(relative)'!$E$7:$G$7</c:f>
              <c:numCache>
                <c:formatCode>General</c:formatCode>
                <c:ptCount val="3"/>
                <c:pt idx="0">
                  <c:v>325</c:v>
                </c:pt>
                <c:pt idx="1">
                  <c:v>495</c:v>
                </c:pt>
                <c:pt idx="2">
                  <c:v>665</c:v>
                </c:pt>
              </c:numCache>
            </c:numRef>
          </c:xVal>
          <c:yVal>
            <c:numRef>
              <c:f>'Overhead vs. Thrput (relative)'!$E$23:$G$23</c:f>
              <c:numCache>
                <c:formatCode>General</c:formatCode>
                <c:ptCount val="3"/>
                <c:pt idx="0">
                  <c:v>23.41402825439063</c:v>
                </c:pt>
                <c:pt idx="1">
                  <c:v>32.612799336945585</c:v>
                </c:pt>
                <c:pt idx="2">
                  <c:v>36.30617429781617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(relative)'!$E$8:$G$8</c:f>
              <c:numCache>
                <c:formatCode>General</c:formatCode>
                <c:ptCount val="3"/>
                <c:pt idx="0">
                  <c:v>447</c:v>
                </c:pt>
                <c:pt idx="1">
                  <c:v>689</c:v>
                </c:pt>
                <c:pt idx="2">
                  <c:v>929</c:v>
                </c:pt>
              </c:numCache>
            </c:numRef>
          </c:xVal>
          <c:yVal>
            <c:numRef>
              <c:f>'Overhead vs. Thrput (relative)'!$E$24:$G$24</c:f>
              <c:numCache>
                <c:formatCode>General</c:formatCode>
                <c:ptCount val="3"/>
                <c:pt idx="0">
                  <c:v>29.128316201446736</c:v>
                </c:pt>
                <c:pt idx="1">
                  <c:v>33.319627794417329</c:v>
                </c:pt>
                <c:pt idx="2">
                  <c:v>36.575866677655888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90328"/>
        <c:axId val="735085232"/>
      </c:scatterChart>
      <c:valAx>
        <c:axId val="7350903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5232"/>
        <c:crosses val="autoZero"/>
        <c:crossBetween val="midCat"/>
      </c:valAx>
      <c:valAx>
        <c:axId val="735085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903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(relative)'!$F$15:$F$17</c:f>
              <c:numCache>
                <c:formatCode>General</c:formatCode>
                <c:ptCount val="3"/>
                <c:pt idx="0">
                  <c:v>0</c:v>
                </c:pt>
                <c:pt idx="1">
                  <c:v>0.99236675227576399</c:v>
                </c:pt>
                <c:pt idx="2">
                  <c:v>1.4363237347624791</c:v>
                </c:pt>
              </c:numCache>
            </c:numRef>
          </c:yVal>
          <c:smooth val="0"/>
        </c:ser>
        <c:ser>
          <c:idx val="3"/>
          <c:order val="3"/>
          <c:tx>
            <c:v>Alt6E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(relative)'!$I$15:$I$17</c:f>
              <c:numCache>
                <c:formatCode>General</c:formatCode>
                <c:ptCount val="3"/>
                <c:pt idx="0">
                  <c:v>4.7265425010790674</c:v>
                </c:pt>
                <c:pt idx="1">
                  <c:v>7.9684388264575912</c:v>
                </c:pt>
                <c:pt idx="2">
                  <c:v>9.4367796866024136</c:v>
                </c:pt>
              </c:numCache>
            </c:numRef>
          </c:yVal>
          <c:smooth val="0"/>
        </c:ser>
        <c:ser>
          <c:idx val="4"/>
          <c:order val="4"/>
          <c:tx>
            <c:v>Alt2B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(relative)'!$J$7:$J$9</c:f>
              <c:numCache>
                <c:formatCode>General</c:formatCode>
                <c:ptCount val="3"/>
                <c:pt idx="0">
                  <c:v>263</c:v>
                </c:pt>
                <c:pt idx="1">
                  <c:v>363</c:v>
                </c:pt>
                <c:pt idx="2">
                  <c:v>591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(relative)'!$J$15:$J$17</c:f>
              <c:numCache>
                <c:formatCode>General</c:formatCode>
                <c:ptCount val="3"/>
                <c:pt idx="0">
                  <c:v>4.7349490803537453</c:v>
                </c:pt>
                <c:pt idx="1">
                  <c:v>7.8591547314232679</c:v>
                </c:pt>
                <c:pt idx="2">
                  <c:v>9.4643923652645725</c:v>
                </c:pt>
              </c:numCache>
              <c:extLst xmlns:c15="http://schemas.microsoft.com/office/drawing/2012/chart"/>
            </c:numRef>
          </c:yVal>
          <c:smooth val="0"/>
        </c:ser>
        <c:ser>
          <c:idx val="6"/>
          <c:order val="6"/>
          <c:tx>
            <c:v>Alt3C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(relative)'!$L$7:$L$9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543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(relative)'!$L$15:$L$17</c:f>
              <c:numCache>
                <c:formatCode>General</c:formatCode>
                <c:ptCount val="3"/>
                <c:pt idx="0">
                  <c:v>4.8469345044604539</c:v>
                </c:pt>
                <c:pt idx="1">
                  <c:v>8.1477335679167382</c:v>
                </c:pt>
                <c:pt idx="2">
                  <c:v>9.6183921471469027</c:v>
                </c:pt>
              </c:numCache>
              <c:extLst xmlns:c15="http://schemas.microsoft.com/office/drawing/2012/chart"/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83664"/>
        <c:axId val="735076608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(relative)'!$G$15:$G$17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6.1431459265334221</c:v>
                      </c:pt>
                      <c:pt idx="1">
                        <c:v>9.6679514800242181</c:v>
                      </c:pt>
                      <c:pt idx="2">
                        <c:v>12.205946848177129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v>Alt0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(relative)'!$H$7:$H$9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295</c:v>
                      </c:pt>
                      <c:pt idx="1">
                        <c:v>395</c:v>
                      </c:pt>
                      <c:pt idx="2">
                        <c:v>639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(relative)'!$H$15:$H$17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4.709688226386044</c:v>
                      </c:pt>
                      <c:pt idx="1">
                        <c:v>7.7589506343595405</c:v>
                      </c:pt>
                      <c:pt idx="2">
                        <c:v>10.143014040185051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v>Alt2B_2</c:v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(relative)'!$K$7:$K$9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247</c:v>
                      </c:pt>
                      <c:pt idx="1">
                        <c:v>347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(relative)'!$K$15:$K$17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5.2414935356626335</c:v>
                      </c:pt>
                      <c:pt idx="1">
                        <c:v>6.9875656759448068</c:v>
                      </c:pt>
                      <c:pt idx="2">
                        <c:v>8.6044111522898703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35083664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76608"/>
        <c:crosses val="autoZero"/>
        <c:crossBetween val="midCat"/>
      </c:valAx>
      <c:valAx>
        <c:axId val="735076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36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95% </a:t>
            </a:r>
            <a:r>
              <a:rPr lang="en-US" baseline="0"/>
              <a:t>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(relative)'!$F$31:$F$33</c:f>
              <c:numCache>
                <c:formatCode>General</c:formatCode>
                <c:ptCount val="3"/>
                <c:pt idx="0">
                  <c:v>0</c:v>
                </c:pt>
                <c:pt idx="1">
                  <c:v>2.4142095749720704</c:v>
                </c:pt>
                <c:pt idx="2">
                  <c:v>2.4151846411749611</c:v>
                </c:pt>
              </c:numCache>
            </c:numRef>
          </c:yVal>
          <c:smooth val="0"/>
        </c:ser>
        <c:ser>
          <c:idx val="3"/>
          <c:order val="3"/>
          <c:tx>
            <c:v>Alt6E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(relative)'!$I$31:$I$33</c:f>
              <c:numCache>
                <c:formatCode>General</c:formatCode>
                <c:ptCount val="3"/>
                <c:pt idx="0">
                  <c:v>9.2425095689361747</c:v>
                </c:pt>
                <c:pt idx="1">
                  <c:v>13.010067669492308</c:v>
                </c:pt>
                <c:pt idx="2">
                  <c:v>17.043420228768746</c:v>
                </c:pt>
              </c:numCache>
            </c:numRef>
          </c:yVal>
          <c:smooth val="0"/>
        </c:ser>
        <c:ser>
          <c:idx val="4"/>
          <c:order val="4"/>
          <c:tx>
            <c:v>Alt2B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(relative)'!$J$7:$J$9</c:f>
              <c:numCache>
                <c:formatCode>General</c:formatCode>
                <c:ptCount val="3"/>
                <c:pt idx="0">
                  <c:v>263</c:v>
                </c:pt>
                <c:pt idx="1">
                  <c:v>363</c:v>
                </c:pt>
                <c:pt idx="2">
                  <c:v>591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(relative)'!$J$31:$J$33</c:f>
              <c:numCache>
                <c:formatCode>General</c:formatCode>
                <c:ptCount val="3"/>
                <c:pt idx="0">
                  <c:v>5.7194297369212777</c:v>
                </c:pt>
                <c:pt idx="1">
                  <c:v>13.009201017880457</c:v>
                </c:pt>
                <c:pt idx="2">
                  <c:v>17.062905061472389</c:v>
                </c:pt>
              </c:numCache>
              <c:extLst xmlns:c15="http://schemas.microsoft.com/office/drawing/2012/chart"/>
            </c:numRef>
          </c:yVal>
          <c:smooth val="0"/>
        </c:ser>
        <c:ser>
          <c:idx val="6"/>
          <c:order val="6"/>
          <c:tx>
            <c:v>Alt3C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(relative)'!$L$7:$L$9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543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(relative)'!$L$31:$L$33</c:f>
              <c:numCache>
                <c:formatCode>General</c:formatCode>
                <c:ptCount val="3"/>
                <c:pt idx="0">
                  <c:v>9.1921485512337586</c:v>
                </c:pt>
                <c:pt idx="1">
                  <c:v>13.009201017880457</c:v>
                </c:pt>
                <c:pt idx="2">
                  <c:v>17.04468644024324</c:v>
                </c:pt>
              </c:numCache>
              <c:extLst xmlns:c15="http://schemas.microsoft.com/office/drawing/2012/chart"/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82488"/>
        <c:axId val="735086408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(relative)'!$G$31:$G$33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13.008386582850818</c:v>
                      </c:pt>
                      <c:pt idx="1">
                        <c:v>20.237200373945651</c:v>
                      </c:pt>
                      <c:pt idx="2">
                        <c:v>21.378434589233521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v>Alt0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(relative)'!$H$7:$H$9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295</c:v>
                      </c:pt>
                      <c:pt idx="1">
                        <c:v>395</c:v>
                      </c:pt>
                      <c:pt idx="2">
                        <c:v>639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(relative)'!$H$31:$H$33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9.1895405065909088</c:v>
                      </c:pt>
                      <c:pt idx="1">
                        <c:v>13.007469644108793</c:v>
                      </c:pt>
                      <c:pt idx="2">
                        <c:v>17.043178416245162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v>Alt2B_2</c:v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(relative)'!$K$7:$K$9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247</c:v>
                      </c:pt>
                      <c:pt idx="1">
                        <c:v>347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(relative)'!$K$31:$K$33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9.234629166184849</c:v>
                      </c:pt>
                      <c:pt idx="1">
                        <c:v>9.234629166184849</c:v>
                      </c:pt>
                      <c:pt idx="2">
                        <c:v>13.01006766942594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35082488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6408"/>
        <c:crosses val="autoZero"/>
        <c:crossBetween val="midCat"/>
      </c:valAx>
      <c:valAx>
        <c:axId val="735086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2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(relative)'!$F$15:$F$17</c:f>
              <c:numCache>
                <c:formatCode>General</c:formatCode>
                <c:ptCount val="3"/>
                <c:pt idx="0">
                  <c:v>0</c:v>
                </c:pt>
                <c:pt idx="1">
                  <c:v>2.4159819662028736</c:v>
                </c:pt>
                <c:pt idx="2">
                  <c:v>4.0204522565381318</c:v>
                </c:pt>
              </c:numCache>
            </c:numRef>
          </c:yVal>
          <c:smooth val="0"/>
        </c:ser>
        <c:ser>
          <c:idx val="3"/>
          <c:order val="3"/>
          <c:tx>
            <c:v>Alt6E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(relative)'!$I$15:$I$17</c:f>
              <c:numCache>
                <c:formatCode>General</c:formatCode>
                <c:ptCount val="3"/>
                <c:pt idx="0">
                  <c:v>2.0297275928077063</c:v>
                </c:pt>
                <c:pt idx="1">
                  <c:v>4.9694608196975132</c:v>
                </c:pt>
                <c:pt idx="2">
                  <c:v>6.9947580835275858</c:v>
                </c:pt>
              </c:numCache>
            </c:numRef>
          </c:yVal>
          <c:smooth val="0"/>
        </c:ser>
        <c:ser>
          <c:idx val="4"/>
          <c:order val="4"/>
          <c:tx>
            <c:v>Alt2B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(relative)'!$J$7:$J$9</c:f>
              <c:numCache>
                <c:formatCode>General</c:formatCode>
                <c:ptCount val="3"/>
                <c:pt idx="0">
                  <c:v>263</c:v>
                </c:pt>
                <c:pt idx="1">
                  <c:v>363</c:v>
                </c:pt>
                <c:pt idx="2">
                  <c:v>591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(relative)'!$J$15:$J$17</c:f>
              <c:numCache>
                <c:formatCode>General</c:formatCode>
                <c:ptCount val="3"/>
                <c:pt idx="0">
                  <c:v>1.918384413357388</c:v>
                </c:pt>
                <c:pt idx="1">
                  <c:v>4.8178251562439378</c:v>
                </c:pt>
                <c:pt idx="2">
                  <c:v>7.6118377738580545</c:v>
                </c:pt>
              </c:numCache>
              <c:extLst xmlns:c15="http://schemas.microsoft.com/office/drawing/2012/chart"/>
            </c:numRef>
          </c:yVal>
          <c:smooth val="0"/>
        </c:ser>
        <c:ser>
          <c:idx val="6"/>
          <c:order val="6"/>
          <c:tx>
            <c:v>Alt3C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(relative)'!$L$7:$L$9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543</c:v>
                </c:pt>
              </c:numCache>
              <c:extLst xmlns:c15="http://schemas.microsoft.com/office/drawing/2012/chart"/>
            </c:numRef>
          </c:xVal>
          <c:yVal>
            <c:numRef>
              <c:f>'Overhead vs. Thrput (relative)'!$L$15:$L$17</c:f>
              <c:numCache>
                <c:formatCode>General</c:formatCode>
                <c:ptCount val="3"/>
                <c:pt idx="0">
                  <c:v>2.0892272185071503</c:v>
                </c:pt>
                <c:pt idx="1">
                  <c:v>4.7617310682917857</c:v>
                </c:pt>
                <c:pt idx="2">
                  <c:v>7.0021342629542849</c:v>
                </c:pt>
              </c:numCache>
              <c:extLst xmlns:c15="http://schemas.microsoft.com/office/drawing/2012/chart"/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5084448"/>
        <c:axId val="735076216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(relative)'!$G$15:$G$17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2.4826018527257077</c:v>
                      </c:pt>
                      <c:pt idx="1">
                        <c:v>5.3445893381466991</c:v>
                      </c:pt>
                      <c:pt idx="2">
                        <c:v>8.4525531779285892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v>Alt0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(relative)'!$H$7:$H$9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295</c:v>
                      </c:pt>
                      <c:pt idx="1">
                        <c:v>395</c:v>
                      </c:pt>
                      <c:pt idx="2">
                        <c:v>639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(relative)'!$H$15:$H$17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1.8953547139977989</c:v>
                      </c:pt>
                      <c:pt idx="1">
                        <c:v>5.049044982968498</c:v>
                      </c:pt>
                      <c:pt idx="2">
                        <c:v>6.9787807202034369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v>Alt2B_2</c:v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(relative)'!$K$7:$K$9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247</c:v>
                      </c:pt>
                      <c:pt idx="1">
                        <c:v>347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(relative)'!$K$15:$K$17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1.9949517716982168</c:v>
                      </c:pt>
                      <c:pt idx="1">
                        <c:v>4.506912454321732</c:v>
                      </c:pt>
                      <c:pt idx="2">
                        <c:v>7.4553112852320247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35084448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76216"/>
        <c:crosses val="autoZero"/>
        <c:crossBetween val="midCat"/>
      </c:valAx>
      <c:valAx>
        <c:axId val="735076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0844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A8B61-9BCF-4F31-AFA1-EA5AD2F1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4426</TotalTime>
  <Pages>18</Pages>
  <Words>5093</Words>
  <Characters>25789</Characters>
  <Application>Microsoft Office Word</Application>
  <DocSecurity>0</DocSecurity>
  <Lines>629</Lines>
  <Paragraphs>394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30709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dc:description/>
  <cp:lastModifiedBy>Intel</cp:lastModifiedBy>
  <cp:revision>215</cp:revision>
  <cp:lastPrinted>2011-11-09T07:49:00Z</cp:lastPrinted>
  <dcterms:created xsi:type="dcterms:W3CDTF">2019-04-23T08:08:00Z</dcterms:created>
  <dcterms:modified xsi:type="dcterms:W3CDTF">2019-05-03T09:23:00Z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2e0a539e-4182-4353-b190-ede1c893fbb9</vt:lpwstr>
  </property>
  <property fmtid="{D5CDD505-2E9C-101B-9397-08002B2CF9AE}" pid="10" name="CTP_BU">
    <vt:lpwstr>NA</vt:lpwstr>
  </property>
  <property fmtid="{D5CDD505-2E9C-101B-9397-08002B2CF9AE}" pid="11" name="CTP_TimeStamp">
    <vt:lpwstr>2019-05-03 09:23:45Z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